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0E9CD" w14:textId="2463B8D5" w:rsidR="00ED1A7E" w:rsidRPr="00951817" w:rsidRDefault="00A96342" w:rsidP="006F518C">
      <w:pPr>
        <w:tabs>
          <w:tab w:val="right" w:pos="10800"/>
        </w:tabs>
        <w:spacing w:line="240" w:lineRule="auto"/>
        <w:ind w:left="284" w:hanging="284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sz w:val="24"/>
          <w:szCs w:val="24"/>
        </w:rPr>
        <w:tab/>
      </w:r>
      <w:r w:rsidR="00ED1A7E" w:rsidRPr="006261B9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72C9B6B3" wp14:editId="657B64C2">
                <wp:extent cx="6657975" cy="906405"/>
                <wp:effectExtent l="0" t="0" r="9525" b="8255"/>
                <wp:docPr id="2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7975" cy="906405"/>
                          <a:chOff x="76688" y="60654"/>
                          <a:chExt cx="6756916" cy="1144757"/>
                        </a:xfrm>
                      </wpg:grpSpPr>
                      <wpg:grpSp>
                        <wpg:cNvPr id="23" name="Group 23"/>
                        <wpg:cNvGrpSpPr/>
                        <wpg:grpSpPr>
                          <a:xfrm>
                            <a:off x="76688" y="60654"/>
                            <a:ext cx="1648903" cy="1144757"/>
                            <a:chOff x="81420" y="60654"/>
                            <a:chExt cx="1750658" cy="1144757"/>
                          </a:xfrm>
                        </wpg:grpSpPr>
                        <wpg:grpSp>
                          <wpg:cNvPr id="24" name="Group 24"/>
                          <wpg:cNvGrpSpPr/>
                          <wpg:grpSpPr>
                            <a:xfrm>
                              <a:off x="81420" y="60654"/>
                              <a:ext cx="1750658" cy="1144757"/>
                              <a:chOff x="81420" y="76761"/>
                              <a:chExt cx="1750658" cy="1448753"/>
                            </a:xfrm>
                          </wpg:grpSpPr>
                          <wpg:grpSp>
                            <wpg:cNvPr id="25" name="Group 25"/>
                            <wpg:cNvGrpSpPr/>
                            <wpg:grpSpPr>
                              <a:xfrm>
                                <a:off x="81420" y="76761"/>
                                <a:ext cx="1750658" cy="1448753"/>
                                <a:chOff x="81420" y="76761"/>
                                <a:chExt cx="1750658" cy="1448753"/>
                              </a:xfrm>
                            </wpg:grpSpPr>
                            <wps:wsp>
                              <wps:cNvPr id="26" name="Parallelogram 26"/>
                              <wps:cNvSpPr/>
                              <wps:spPr>
                                <a:xfrm>
                                  <a:off x="81420" y="192902"/>
                                  <a:ext cx="1750658" cy="1139884"/>
                                </a:xfrm>
                                <a:prstGeom prst="parallelogram">
                                  <a:avLst>
                                    <a:gd name="adj" fmla="val 18793"/>
                                  </a:avLst>
                                </a:prstGeom>
                                <a:gradFill flip="none" rotWithShape="1">
                                  <a:gsLst>
                                    <a:gs pos="93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CFFEB"/>
                                    </a:gs>
                                    <a:gs pos="46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  <a:tileRect r="-100000" b="-100000"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Parallelogram 27"/>
                              <wps:cNvSpPr/>
                              <wps:spPr>
                                <a:xfrm>
                                  <a:off x="264049" y="76761"/>
                                  <a:ext cx="1351997" cy="1117826"/>
                                </a:xfrm>
                                <a:prstGeom prst="parallelogram">
                                  <a:avLst>
                                    <a:gd name="adj" fmla="val 33459"/>
                                  </a:avLst>
                                </a:prstGeom>
                                <a:gradFill>
                                  <a:gsLst>
                                    <a:gs pos="84000">
                                      <a:srgbClr val="0000CC"/>
                                    </a:gs>
                                    <a:gs pos="77000">
                                      <a:srgbClr val="FFF3FE"/>
                                    </a:gs>
                                    <a:gs pos="27000">
                                      <a:srgbClr val="FCFFEB"/>
                                    </a:gs>
                                    <a:gs pos="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32000">
                                      <a:srgbClr val="0000CC"/>
                                    </a:gs>
                                    <a:gs pos="3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Parallelogram 28"/>
                              <wps:cNvSpPr/>
                              <wps:spPr>
                                <a:xfrm>
                                  <a:off x="146480" y="471367"/>
                                  <a:ext cx="1648873" cy="1054147"/>
                                </a:xfrm>
                                <a:prstGeom prst="parallelogram">
                                  <a:avLst>
                                    <a:gd name="adj" fmla="val 36502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rgbClr val="FFF3FE"/>
                                    </a:gs>
                                    <a:gs pos="69000"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FE5FA"/>
                                    </a:gs>
                                    <a:gs pos="80000">
                                      <a:srgbClr val="00B0F0"/>
                                    </a:gs>
                                    <a:gs pos="0">
                                      <a:srgbClr val="FAFFEB"/>
                                    </a:gs>
                                    <a:gs pos="87000">
                                      <a:schemeClr val="accent1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b="100000"/>
                                  </a:path>
                                  <a:tileRect t="-100000" r="-100000"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Parallelogram 29"/>
                              <wps:cNvSpPr/>
                              <wps:spPr>
                                <a:xfrm>
                                  <a:off x="295545" y="244626"/>
                                  <a:ext cx="1479430" cy="1143946"/>
                                </a:xfrm>
                                <a:prstGeom prst="parallelogram">
                                  <a:avLst>
                                    <a:gd name="adj" fmla="val 8034"/>
                                  </a:avLst>
                                </a:prstGeom>
                                <a:gradFill flip="none" rotWithShape="1">
                                  <a:gsLst>
                                    <a:gs pos="84000">
                                      <a:srgbClr val="0000CC"/>
                                    </a:gs>
                                    <a:gs pos="82000">
                                      <a:srgbClr val="FFFF00"/>
                                    </a:gs>
                                    <a:gs pos="6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7080">
                                      <a:srgbClr val="FCFFEB"/>
                                    </a:gs>
                                    <a:gs pos="94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3FE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0" name="Oval 30"/>
                            <wps:cNvSpPr/>
                            <wps:spPr>
                              <a:xfrm>
                                <a:off x="235633" y="192817"/>
                                <a:ext cx="1464827" cy="657625"/>
                              </a:xfrm>
                              <a:prstGeom prst="ellips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CFFEB"/>
                                  </a:gs>
                                  <a:gs pos="76000">
                                    <a:srgbClr val="FCFFE7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31" name="TextBox 42"/>
                          <wps:cNvSpPr txBox="1"/>
                          <wps:spPr>
                            <a:xfrm>
                              <a:off x="200400" y="121480"/>
                              <a:ext cx="1569094" cy="5351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4C361777" w14:textId="77777777" w:rsidR="00ED1A7E" w:rsidRDefault="00ED1A7E" w:rsidP="00ED1A7E">
                                <w:pPr>
                                  <w:spacing w:line="252" w:lineRule="auto"/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32"/>
                                    <w:szCs w:val="32"/>
                                  </w:rPr>
                                  <w:t xml:space="preserve">Giải tích </w:t>
                                </w:r>
                                <w:r w:rsidRPr="00217749">
                                  <w:rPr>
                                    <w:rFonts w:ascii="Yu Gothic Medium" w:eastAsia="Yu Gothic Medium" w:hAnsi="Yu Gothic Medium" w:cs="CMU Serif" w:hint="eastAsia"/>
                                    <w:color w:val="FF0000"/>
                                    <w:kern w:val="24"/>
                                    <w:sz w:val="36"/>
                                    <w:szCs w:val="36"/>
                                  </w:rPr>
                                  <w:t>⓫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2" name="TextBox 87"/>
                          <wps:cNvSpPr txBox="1"/>
                          <wps:spPr>
                            <a:xfrm>
                              <a:off x="397476" y="631558"/>
                              <a:ext cx="1351997" cy="4713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2F20B2" w14:textId="77777777" w:rsidR="00ED1A7E" w:rsidRPr="00ED1A7E" w:rsidRDefault="00ED1A7E" w:rsidP="00ED1A7E">
                                <w:pPr>
                                  <w:rPr>
                                    <w:rFonts w:ascii="Chu Van An" w:eastAsia="Cambria Math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ED1A7E">
                                  <w:rPr>
                                    <w:rFonts w:ascii="Chu Van An" w:eastAsia="Cambria Math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32"/>
                                    <w:szCs w:val="32"/>
                                  </w:rPr>
                                  <w:t>Chương 1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33" name="Group 33"/>
                        <wpg:cNvGrpSpPr/>
                        <wpg:grpSpPr>
                          <a:xfrm>
                            <a:off x="1671807" y="349901"/>
                            <a:ext cx="5161797" cy="680679"/>
                            <a:chOff x="1671807" y="349901"/>
                            <a:chExt cx="5348679" cy="681670"/>
                          </a:xfrm>
                        </wpg:grpSpPr>
                        <wpg:grpSp>
                          <wpg:cNvPr id="34" name="Group 34"/>
                          <wpg:cNvGrpSpPr/>
                          <wpg:grpSpPr>
                            <a:xfrm>
                              <a:off x="1671807" y="349901"/>
                              <a:ext cx="5348679" cy="681670"/>
                              <a:chOff x="1671807" y="349901"/>
                              <a:chExt cx="5348679" cy="681670"/>
                            </a:xfrm>
                          </wpg:grpSpPr>
                          <wpg:grpSp>
                            <wpg:cNvPr id="35" name="Group 35"/>
                            <wpg:cNvGrpSpPr/>
                            <wpg:grpSpPr>
                              <a:xfrm>
                                <a:off x="1775690" y="428295"/>
                                <a:ext cx="5244796" cy="552814"/>
                                <a:chOff x="1775690" y="428295"/>
                                <a:chExt cx="5244796" cy="552814"/>
                              </a:xfrm>
                            </wpg:grpSpPr>
                            <wpg:grpSp>
                              <wpg:cNvPr id="36" name="Group 36"/>
                              <wpg:cNvGrpSpPr/>
                              <wpg:grpSpPr>
                                <a:xfrm>
                                  <a:off x="1884023" y="428295"/>
                                  <a:ext cx="5136463" cy="552814"/>
                                  <a:chOff x="1884023" y="428259"/>
                                  <a:chExt cx="5136463" cy="553223"/>
                                </a:xfrm>
                              </wpg:grpSpPr>
                              <wps:wsp>
                                <wps:cNvPr id="58" name="Rectangle: Single Corner Snipped 58"/>
                                <wps:cNvSpPr/>
                                <wps:spPr>
                                  <a:xfrm>
                                    <a:off x="1884023" y="428259"/>
                                    <a:ext cx="5136463" cy="553223"/>
                                  </a:xfrm>
                                  <a:prstGeom prst="snip1Rect">
                                    <a:avLst>
                                      <a:gd name="adj" fmla="val 36189"/>
                                    </a:avLst>
                                  </a:prstGeom>
                                  <a:pattFill prst="horzBrick">
                                    <a:fgClr>
                                      <a:srgbClr val="FFFFF7"/>
                                    </a:fgClr>
                                    <a:bgClr>
                                      <a:srgbClr val="F0D5FF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g:grpSp>
                                <wpg:cNvPr id="59" name="Group 59"/>
                                <wpg:cNvGrpSpPr/>
                                <wpg:grpSpPr>
                                  <a:xfrm>
                                    <a:off x="2905011" y="465461"/>
                                    <a:ext cx="3965227" cy="485775"/>
                                    <a:chOff x="2905011" y="465461"/>
                                    <a:chExt cx="3965227" cy="485775"/>
                                  </a:xfrm>
                                </wpg:grpSpPr>
                                <wpg:grpSp>
                                  <wpg:cNvPr id="60" name="Group 60"/>
                                  <wpg:cNvGrpSpPr/>
                                  <wpg:grpSpPr>
                                    <a:xfrm>
                                      <a:off x="2923087" y="527010"/>
                                      <a:ext cx="3947151" cy="384826"/>
                                      <a:chOff x="2923087" y="527010"/>
                                      <a:chExt cx="3947151" cy="384826"/>
                                    </a:xfrm>
                                  </wpg:grpSpPr>
                                  <wps:wsp>
                                    <wps:cNvPr id="61" name="Arrow: Chevron 61"/>
                                    <wps:cNvSpPr/>
                                    <wps:spPr>
                                      <a:xfrm>
                                        <a:off x="3050597" y="527010"/>
                                        <a:ext cx="3819641" cy="384826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 flip="none" rotWithShape="1">
                                        <a:gsLst>
                                          <a:gs pos="0">
                                            <a:srgbClr val="F0D5FF"/>
                                          </a:gs>
                                          <a:gs pos="15000">
                                            <a:srgbClr val="FFFFF7"/>
                                          </a:gs>
                                          <a:gs pos="7000">
                                            <a:srgbClr val="FFFFB3"/>
                                          </a:gs>
                                          <a:gs pos="94000">
                                            <a:srgbClr val="FFFFFB"/>
                                          </a:gs>
                                          <a:gs pos="96000">
                                            <a:srgbClr val="FFFF00"/>
                                          </a:gs>
                                          <a:gs pos="96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>
                                        <a:solidFill>
                                          <a:srgbClr val="C793FB"/>
                                        </a:solidFill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brightRoom" dir="t">
                                          <a:rot lat="0" lon="0" rev="600000"/>
                                        </a:lightRig>
                                      </a:scene3d>
                                      <a:sp3d prstMaterial="metal">
                                        <a:bevelT w="38100" h="57150" prst="angle"/>
                                      </a:sp3d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75063F27" w14:textId="1F0D4334" w:rsidR="00ED1A7E" w:rsidRPr="00606550" w:rsidRDefault="00ED1A7E" w:rsidP="00ED1A7E">
                                          <w:pPr>
                                            <w:spacing w:line="252" w:lineRule="auto"/>
                                            <w:jc w:val="center"/>
                                            <w:rPr>
                                              <w:rFonts w:ascii="Chu Van An" w:eastAsia="Times New Roman" w:hAnsi="Chu Van An"/>
                                              <w:b/>
                                              <w:bCs/>
                                              <w:color w:val="0000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471941">
                                            <w:rPr>
                                              <w:rFonts w:ascii="Chu Van An" w:hAnsi="Chu Van An"/>
                                              <w:b/>
                                              <w:bCs/>
                                              <w:color w:val="0000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w:t>PT LƯỢNG GIÁC THƯỜNG GẶP</w:t>
                                          </w:r>
                                        </w:p>
                                      </w:txbxContent>
                                    </wps:txbx>
                                    <wps:bodyPr rtlCol="0" anchor="ctr"/>
                                  </wps:wsp>
                                  <wps:wsp>
                                    <wps:cNvPr id="62" name="Freeform: Shape 62"/>
                                    <wps:cNvSpPr/>
                                    <wps:spPr>
                                      <a:xfrm>
                                        <a:off x="2923087" y="58175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63" name="Flowchart: Terminator 63"/>
                                  <wps:cNvSpPr/>
                                  <wps:spPr>
                                    <a:xfrm flipH="1">
                                      <a:off x="2905011" y="465461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  <wps:wsp>
                              <wps:cNvPr id="64" name="Flowchart: Direct Access Storage 64"/>
                              <wps:cNvSpPr/>
                              <wps:spPr>
                                <a:xfrm>
                                  <a:off x="1775690" y="468134"/>
                                  <a:ext cx="109534" cy="482750"/>
                                </a:xfrm>
                                <a:prstGeom prst="flowChartMagneticDrum">
                                  <a:avLst/>
                                </a:prstGeom>
                                <a:gradFill flip="none" rotWithShape="1">
                                  <a:gsLst>
                                    <a:gs pos="0">
                                      <a:srgbClr val="FFFFF7"/>
                                    </a:gs>
                                    <a:gs pos="6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rgbClr val="0000CC"/>
                                    </a:gs>
                                  </a:gsLst>
                                  <a:lin ang="10800000" scaled="1"/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65" name="Flowchart: Delay 65"/>
                            <wps:cNvSpPr/>
                            <wps:spPr>
                              <a:xfrm>
                                <a:off x="1671807" y="349901"/>
                                <a:ext cx="144684" cy="681670"/>
                              </a:xfrm>
                              <a:prstGeom prst="flowChartDelay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0000CC"/>
                                  </a:gs>
                                  <a:gs pos="1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94000">
                                    <a:srgbClr val="FFFFC5"/>
                                  </a:gs>
                                  <a:gs pos="87000">
                                    <a:srgbClr val="FFFF00"/>
                                  </a:gs>
                                  <a:gs pos="64000">
                                    <a:schemeClr val="accent4">
                                      <a:lumMod val="20000"/>
                                      <a:lumOff val="80000"/>
                                    </a:schemeClr>
                                  </a:gs>
                                  <a:gs pos="96000">
                                    <a:srgbClr val="0000CC"/>
                                  </a:gs>
                                </a:gsLst>
                                <a:lin ang="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66" name="Oval 66"/>
                          <wps:cNvSpPr/>
                          <wps:spPr>
                            <a:xfrm>
                              <a:off x="1876652" y="498818"/>
                              <a:ext cx="1057762" cy="482750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00CC"/>
                                </a:gs>
                                <a:gs pos="7000">
                                  <a:srgbClr val="FFFFFF"/>
                                </a:gs>
                                <a:gs pos="100000">
                                  <a:srgbClr val="FFFF00"/>
                                </a:gs>
                                <a:gs pos="78000">
                                  <a:srgbClr val="FFFFDD"/>
                                </a:gs>
                                <a:gs pos="94000">
                                  <a:schemeClr val="accent5">
                                    <a:lumMod val="20000"/>
                                    <a:lumOff val="80000"/>
                                  </a:schemeClr>
                                </a:gs>
                                <a:gs pos="94000">
                                  <a:srgbClr val="FFFFC5"/>
                                </a:gs>
                                <a:gs pos="100000">
                                  <a:srgbClr val="0000CC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7" name="TextBox 42"/>
                          <wps:cNvSpPr txBox="1"/>
                          <wps:spPr>
                            <a:xfrm>
                              <a:off x="1988061" y="428319"/>
                              <a:ext cx="977049" cy="5453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0BB1A9FE" w14:textId="0813D437" w:rsidR="00ED1A7E" w:rsidRDefault="00ED1A7E" w:rsidP="00ED1A7E">
                                <w:pPr>
                                  <w:spacing w:line="252" w:lineRule="auto"/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FF0000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FF0000"/>
                                    <w:kern w:val="24"/>
                                    <w:sz w:val="32"/>
                                    <w:szCs w:val="32"/>
                                  </w:rPr>
                                  <w:t xml:space="preserve">Bài </w:t>
                                </w:r>
                                <w:r>
                                  <w:rPr>
                                    <w:rFonts w:ascii="Yu Gothic Medium" w:eastAsia="Yu Gothic Medium" w:hAnsi="Yu Gothic Medium" w:cs="Cambria Math" w:hint="eastAsia"/>
                                    <w:b/>
                                    <w:bCs/>
                                    <w:color w:val="FF0000"/>
                                    <w:kern w:val="24"/>
                                    <w:sz w:val="32"/>
                                    <w:szCs w:val="32"/>
                                  </w:rPr>
                                  <w:t>➂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2C9B6B3" id="Group 11" o:spid="_x0000_s1026" style="width:524.25pt;height:71.35pt;mso-position-horizontal-relative:char;mso-position-vertical-relative:line" coordorigin="766,606" coordsize="67569,11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">
                <v:group id="Group 23" o:spid="_x0000_s1027" style="position:absolute;left:766;top:606;width:16489;height:11448" coordorigin="814,606" coordsize="17506,11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group id="Group 24" o:spid="_x0000_s1028" style="position:absolute;left:814;top:606;width:17506;height:11448" coordorigin="814,767" coordsize="17506,14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group id="Group 25" o:spid="_x0000_s1029" style="position:absolute;left:814;top:767;width:17506;height:14488" coordorigin="814,767" coordsize="17506,14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26" o:spid="_x0000_s1030" type="#_x0000_t7" style="position:absolute;left:814;top:1929;width:17506;height:11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" adj="2643" fillcolor="#dfebf4 [664]" stroked="f" strokeweight="1.25pt">
                        <v:fill color2="yellow" rotate="t" focusposition="1,1" focussize="" colors="0 #e0ecf5;0 #fcffeb;30147f white;57672f #e0ecf5;60948f #00c;60948f yellow;1 yellow" focus="100%" type="gradientRadial"/>
                        <v:stroke linestyle="thinThick"/>
                      </v:shape>
                      <v:shape id="Parallelogram 27" o:spid="_x0000_s1031" type="#_x0000_t7" style="position:absolute;left:2640;top:767;width:13520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" adj="5975" fillcolor="#dfebf4 [664]" stroked="f" strokeweight="1.25pt">
                        <v:fill color2="yellow" focusposition="1,1" focussize="" colors="0 #e0ecf5;3277f #e0ecf5;17695f #fcffeb;20972f #00c;21627f white;50463f #fff3fe;55050f #00c;57672f #e0ecf5" focus="100%" type="gradientRadial"/>
                      </v:shape>
                      <v:shape id="Parallelogram 28" o:spid="_x0000_s1032" type="#_x0000_t7" style="position:absolute;left:1464;top:4713;width:16489;height:105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" adj="5041" fillcolor="#fff3fe" stroked="f" strokeweight="1.25pt">
                        <v:fill color2="yellow" rotate="t" focusposition="1" focussize="" colors="0 #fff3fe;0 #ffe5fa;0 #faffeb;45220f #feeed8;52429f #00b0f0;57016f #ebf5db;1 yellow" focus="100%" type="gradientRadial"/>
                      </v:shape>
                      <v:shape id="Parallelogram 29" o:spid="_x0000_s1033" type="#_x0000_t7" style="position:absolute;left:2955;top:2446;width:14794;height:11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" adj="1342" fillcolor="#fcffeb" stroked="f" strokeweight="1.25pt">
                        <v:fill color2="white [24]" rotate="t" focusposition=".5,.5" focussize="" colors="0 #fcffeb;4640f #fcffeb;42598f #e0ecf5;53740f yellow;55050f #00c;57672f #e0ecf5;60948f #fff3fe" focus="100%" type="gradientRadial"/>
                        <v:stroke linestyle="thinThick"/>
                      </v:shape>
                    </v:group>
                    <v:oval id="Oval 30" o:spid="_x0000_s1034" style="position:absolute;left:2356;top:1928;width:14648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" fillcolor="#fcffeb" stroked="f" strokeweight="1.25pt">
                      <v:fill color2="#00c" rotate="t" focusposition=".5,.5" focussize="" colors="0 #fcffeb;49807f #fcffe7;1 #00c" focus="100%" type="gradientRadial"/>
                    </v:oval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2" o:spid="_x0000_s1035" type="#_x0000_t202" style="position:absolute;left:2004;top:1214;width:15690;height:5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" filled="f" stroked="f">
                    <v:shadow on="t" color="black" opacity="20971f" offset="0,2.2pt"/>
                    <v:textbox>
                      <w:txbxContent>
                        <w:p w14:paraId="4C361777" w14:textId="77777777" w:rsidR="00ED1A7E" w:rsidRDefault="00ED1A7E" w:rsidP="00ED1A7E">
                          <w:pPr>
                            <w:spacing w:line="252" w:lineRule="auto"/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32"/>
                              <w:szCs w:val="32"/>
                            </w:rPr>
                            <w:t xml:space="preserve">Giải tích </w:t>
                          </w:r>
                          <w:r w:rsidRPr="00217749">
                            <w:rPr>
                              <w:rFonts w:ascii="Yu Gothic Medium" w:eastAsia="Yu Gothic Medium" w:hAnsi="Yu Gothic Medium" w:cs="CMU Serif" w:hint="eastAsia"/>
                              <w:color w:val="FF0000"/>
                              <w:kern w:val="24"/>
                              <w:sz w:val="36"/>
                              <w:szCs w:val="36"/>
                            </w:rPr>
                            <w:t>⓫</w:t>
                          </w:r>
                        </w:p>
                      </w:txbxContent>
                    </v:textbox>
                  </v:shape>
                  <v:shape id="TextBox 87" o:spid="_x0000_s1036" type="#_x0000_t202" style="position:absolute;left:3974;top:6315;width:13520;height:4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  <v:textbox>
                      <w:txbxContent>
                        <w:p w14:paraId="522F20B2" w14:textId="77777777" w:rsidR="00ED1A7E" w:rsidRPr="00ED1A7E" w:rsidRDefault="00ED1A7E" w:rsidP="00ED1A7E">
                          <w:pPr>
                            <w:rPr>
                              <w:rFonts w:ascii="Chu Van An" w:eastAsia="Cambria Math" w:hAnsi="Chu Van An" w:cs="Chu Van An"/>
                              <w:b/>
                              <w:bCs/>
                              <w:color w:val="0000CC"/>
                              <w:kern w:val="24"/>
                              <w:sz w:val="32"/>
                              <w:szCs w:val="32"/>
                            </w:rPr>
                          </w:pPr>
                          <w:r w:rsidRPr="00ED1A7E">
                            <w:rPr>
                              <w:rFonts w:ascii="Chu Van An" w:eastAsia="Cambria Math" w:hAnsi="Chu Van An" w:cs="Chu Van An"/>
                              <w:b/>
                              <w:bCs/>
                              <w:color w:val="0000CC"/>
                              <w:kern w:val="24"/>
                              <w:sz w:val="32"/>
                              <w:szCs w:val="32"/>
                            </w:rPr>
                            <w:t>Chương 1</w:t>
                          </w:r>
                        </w:p>
                      </w:txbxContent>
                    </v:textbox>
                  </v:shape>
                </v:group>
                <v:group id="Group 33" o:spid="_x0000_s1037" style="position:absolute;left:16718;top:3499;width:51618;height:6806" coordorigin="16718,3499" coordsize="534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group id="Group 34" o:spid="_x0000_s1038" style="position:absolute;left:16718;top:3499;width:53486;height:6816" coordorigin="16718,3499" coordsize="534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group id="Group 35" o:spid="_x0000_s1039" style="position:absolute;left:17756;top:4282;width:52448;height:5529" coordorigin="17756,4282" coordsize="52447,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group id="Group 36" o:spid="_x0000_s1040" style="position:absolute;left:18840;top:4282;width:51364;height:5529" coordorigin="18840,4282" coordsize="51364,5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<v:shape id="Rectangle: Single Corner Snipped 58" o:spid="_x0000_s1041" style="position:absolute;left:18840;top:4282;width:51364;height:5532;visibility:visible;mso-wrap-style:square;v-text-anchor:middle" coordsize="5136463,55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" path="m,l4936257,r200206,200206l5136463,553223,,553223,,xe" fillcolor="#fffff7" stroked="f" strokeweight="1.25pt">
                          <v:fill r:id="rId7" o:title="" color2="#f0d5ff" type="pattern"/>
                          <v:path arrowok="t" o:connecttype="custom" o:connectlocs="0,0;4936257,0;5136463,200206;5136463,553223;0,553223;0,0" o:connectangles="0,0,0,0,0,0"/>
                        </v:shape>
                        <v:group id="Group 59" o:spid="_x0000_s1042" style="position:absolute;left:29050;top:4654;width:39652;height:4858" coordorigin="29050,4654" coordsize="396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  <v:group id="Group 60" o:spid="_x0000_s1043" style="position:absolute;left:29230;top:5270;width:39472;height:3848" coordorigin="29230,5270" coordsize="39471,3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      <v:shapetype id="_x0000_t55" coordsize="21600,21600" o:spt="55" adj="16200" path="m@0,l,0@1,10800,,21600@0,21600,21600,10800xe">
                              <v:stroke joinstyle="miter"/>
                              <v:formulas>
                                <v:f eqn="val #0"/>
                                <v:f eqn="sum 21600 0 @0"/>
                                <v:f eqn="prod #0 1 2"/>
                              </v:formulas>
                              <v:path o:connecttype="custom" o:connectlocs="@2,0;@1,10800;@2,21600;21600,10800" o:connectangles="270,180,90,0" textboxrect="0,0,10800,21600;0,0,16200,21600;0,0,21600,21600"/>
                              <v:handles>
                                <v:h position="#0,topLeft" xrange="0,21600"/>
                              </v:handles>
                            </v:shapetype>
                            <v:shape id="Arrow: Chevron 61" o:spid="_x0000_s1044" type="#_x0000_t55" style="position:absolute;left:30505;top:5270;width:38197;height:3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" adj="21134" fillcolor="#f0d5ff" strokecolor="#c793fb" strokeweight="1.25pt">
                              <v:fill color2="#00c" rotate="t" colors="0 #f0d5ff;4588f #ffffb3;9830f #fffff7;61604f #fffffb;62915f yellow;62915f white;1 #00c" focus="100%" type="gradientRadial"/>
                              <v:shadow on="t" color="black" opacity="19660f" offset=".552mm,.73253mm"/>
                              <v:textbox>
                                <w:txbxContent>
                                  <w:p w14:paraId="75063F27" w14:textId="1F0D4334" w:rsidR="00ED1A7E" w:rsidRPr="00606550" w:rsidRDefault="00ED1A7E" w:rsidP="00ED1A7E">
                                    <w:pPr>
                                      <w:spacing w:line="252" w:lineRule="auto"/>
                                      <w:jc w:val="center"/>
                                      <w:rPr>
                                        <w:rFonts w:ascii="Chu Van An" w:eastAsia="Times New Roman" w:hAnsi="Chu Van An"/>
                                        <w:b/>
                                        <w:bCs/>
                                        <w:color w:val="0000CC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471941">
                                      <w:rPr>
                                        <w:rFonts w:ascii="Chu Van An" w:hAnsi="Chu Van An"/>
                                        <w:b/>
                                        <w:bCs/>
                                        <w:color w:val="0000CC"/>
                                        <w:kern w:val="24"/>
                                        <w:sz w:val="28"/>
                                        <w:szCs w:val="28"/>
                                      </w:rPr>
                                      <w:t>PT LƯỢNG GIÁC THƯỜNG GẶP</w:t>
                                    </w:r>
                                  </w:p>
                                </w:txbxContent>
                              </v:textbox>
                            </v:shape>
                            <v:shape id="Freeform: Shape 62" o:spid="_x0000_s1045" style="position:absolute;left:29230;top:5817;width:2286;height:2762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</v:group>
                          <v:shapetype id="_x0000_t116" coordsize="21600,21600" o:spt="116" path="m3475,qx,10800,3475,21600l18125,21600qx21600,10800,18125,xe">
                            <v:stroke joinstyle="miter"/>
                            <v:path gradientshapeok="t" o:connecttype="rect" textboxrect="1018,3163,20582,18437"/>
                          </v:shapetype>
                          <v:shape id="Flowchart: Terminator 63" o:spid="_x0000_s1046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  <v:shapetype id="_x0000_t133" coordsize="21600,21600" o:spt="133" path="m21600,10800qy18019,21600l3581,21600qx,10800,3581,l18019,qx21600,10800xem18019,21600nfqx14438,10800,18019,e">
                        <v:path o:extrusionok="f" gradientshapeok="t" o:connecttype="custom" o:connectlocs="10800,0;0,10800;10800,21600;14438,10800;21600,10800" o:connectangles="270,180,90,0,0" textboxrect="3581,0,14438,21600"/>
                      </v:shapetype>
                      <v:shape id="Flowchart: Direct Access Storage 64" o:spid="_x0000_s1047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" fillcolor="#fffff7" stroked="f" strokeweight="1.25pt">
                        <v:fill color2="yellow" rotate="t" angle="270" colors="0 #fffff7;0 #00c;40632f white;1 yellow" focus="100%" type="gradient"/>
                      </v:shape>
                    </v:group>
                    <v:shapetype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Flowchart: Delay 65" o:spid="_x0000_s1048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" fillcolor="#00c" stroked="f" strokeweight="1.25pt">
                      <v:fill color2="yellow" rotate="t" angle="90" colors="0 #00c;7864f white;41943f #f0def6;57016f yellow;61604f #ffffc5;62915f #00c;1 yellow" focus="100%" type="gradient"/>
                    </v:shape>
                  </v:group>
                  <v:oval id="Oval 66" o:spid="_x0000_s1049" style="position:absolute;left:18766;top:4988;width:10578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" fillcolor="#00c" stroked="f" strokeweight="1.25pt">
                    <v:fill color2="#00c" rotate="t" angle="270" colors="0 #00c;4588f white;51118f #ffd;61604f #e0ecf5;61604f #ffffc5;1 yellow;1 #00c" focus="100%" type="gradient"/>
                  </v:oval>
                  <v:shape id="TextBox 42" o:spid="_x0000_s1050" type="#_x0000_t202" style="position:absolute;left:19880;top:4283;width:9771;height:5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" filled="f" stroked="f">
                    <v:shadow on="t" color="black" opacity="20971f" offset="0,2.2pt"/>
                    <v:textbox>
                      <w:txbxContent>
                        <w:p w14:paraId="0BB1A9FE" w14:textId="0813D437" w:rsidR="00ED1A7E" w:rsidRDefault="00ED1A7E" w:rsidP="00ED1A7E">
                          <w:pPr>
                            <w:spacing w:line="252" w:lineRule="auto"/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FF0000"/>
                              <w:kern w:val="24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FF0000"/>
                              <w:kern w:val="24"/>
                              <w:sz w:val="32"/>
                              <w:szCs w:val="32"/>
                            </w:rPr>
                            <w:t xml:space="preserve">Bài </w:t>
                          </w:r>
                          <w:r>
                            <w:rPr>
                              <w:rFonts w:ascii="Yu Gothic Medium" w:eastAsia="Yu Gothic Medium" w:hAnsi="Yu Gothic Medium" w:cs="Cambria Math" w:hint="eastAsia"/>
                              <w:b/>
                              <w:bCs/>
                              <w:color w:val="FF0000"/>
                              <w:kern w:val="24"/>
                              <w:sz w:val="32"/>
                              <w:szCs w:val="32"/>
                            </w:rPr>
                            <w:t>➂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17101F3" w14:textId="77777777" w:rsidR="00EC5D1C" w:rsidRPr="00951817" w:rsidRDefault="00EC5D1C" w:rsidP="00951817">
      <w:pPr>
        <w:spacing w:line="240" w:lineRule="auto"/>
        <w:ind w:left="284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740CE764" wp14:editId="2E15EC41">
                <wp:extent cx="3505200" cy="504563"/>
                <wp:effectExtent l="0" t="0" r="38100" b="29210"/>
                <wp:docPr id="88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0" y="0"/>
                          <a:chExt cx="3505200" cy="504563"/>
                        </a:xfrm>
                      </wpg:grpSpPr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g:grpSp>
                          <wpg:cNvPr id="90" name="Group 90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91" name="Group 91"/>
                            <wpg:cNvGrpSpPr/>
                            <wpg:grpSpPr>
                              <a:xfrm>
                                <a:off x="0" y="18788"/>
                                <a:ext cx="3505200" cy="485775"/>
                                <a:chOff x="0" y="18788"/>
                                <a:chExt cx="3505200" cy="485775"/>
                              </a:xfrm>
                            </wpg:grpSpPr>
                            <wps:wsp>
                              <wps:cNvPr id="92" name="Rectangle: Single Corner Snipped 92"/>
                              <wps:cNvSpPr/>
                              <wps:spPr>
                                <a:xfrm>
                                  <a:off x="0" y="21424"/>
                                  <a:ext cx="3505200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93" name="Group 93"/>
                              <wpg:cNvGrpSpPr/>
                              <wpg:grpSpPr>
                                <a:xfrm>
                                  <a:off x="903804" y="18788"/>
                                  <a:ext cx="2487095" cy="485775"/>
                                  <a:chOff x="903804" y="18788"/>
                                  <a:chExt cx="2487095" cy="485775"/>
                                </a:xfrm>
                              </wpg:grpSpPr>
                              <wpg:grpSp>
                                <wpg:cNvPr id="94" name="Group 94"/>
                                <wpg:cNvGrpSpPr/>
                                <wpg:grpSpPr>
                                  <a:xfrm>
                                    <a:off x="1006166" y="123084"/>
                                    <a:ext cx="2384733" cy="369570"/>
                                    <a:chOff x="1006166" y="123084"/>
                                    <a:chExt cx="2384733" cy="369570"/>
                                  </a:xfrm>
                                </wpg:grpSpPr>
                                <wps:wsp>
                                  <wps:cNvPr id="95" name="Arrow: Chevron 95"/>
                                  <wps:cNvSpPr/>
                                  <wps:spPr>
                                    <a:xfrm>
                                      <a:off x="1163324" y="123674"/>
                                      <a:ext cx="222757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6A18065" w14:textId="77777777" w:rsidR="005975C8" w:rsidRPr="00531501" w:rsidRDefault="005975C8" w:rsidP="00EC5D1C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Tóm tắt lý thuyết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96" name="Group 96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97" name="Freeform: Shape 97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98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1A40D341" w14:textId="77777777" w:rsidR="005975C8" w:rsidRDefault="005975C8" w:rsidP="00EC5D1C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sp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99" name="Group 99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100" name="Freeform: Shape 100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01" name="Flowchart: Terminator 101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102" name="Flowchart: Direct Access Storage 102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03" name="Flowchart: Preparation 103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04" name="Group 104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105" name="Freeform: Shape 105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6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0F40AA0" w14:textId="77777777" w:rsidR="005975C8" w:rsidRDefault="005975C8" w:rsidP="00EC5D1C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Ⓐ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0CE764" id="Group 67" o:spid="_x0000_s1051" style="width:276pt;height:39.75pt;mso-position-horizontal-relative:char;mso-position-vertical-relative:line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">
                <v:group id="Group 89" o:spid="_x0000_s1052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group id="Group 90" o:spid="_x0000_s1053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group id="Group 91" o:spid="_x0000_s1054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<v:shape id="Rectangle: Single Corner Snipped 92" o:spid="_x0000_s1055" style="position:absolute;top:214;width:35052;height:4831;visibility:visible;mso-wrap-style:square;v-text-anchor:middle" coordsize="350520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" path="m,l3263927,r241273,241273l3505200,483107,,483107,,xe" fillcolor="#f0d5ff" stroked="f" strokeweight="1.25pt">
                        <v:fill r:id="rId8" o:title="" color2="#fffff7" type="pattern"/>
                        <v:path arrowok="t" o:connecttype="custom" o:connectlocs="0,0;3263927,0;3505200,241273;3505200,483107;0,483107;0,0" o:connectangles="0,0,0,0,0,0"/>
                      </v:shape>
                      <v:group id="Group 93" o:spid="_x0000_s1056" style="position:absolute;left:9038;top:187;width:24870;height:4858" coordorigin="9038,187" coordsize="2487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<v:group id="Group 94" o:spid="_x0000_s1057" style="position:absolute;left:10061;top:1230;width:23847;height:3696" coordorigin="10061,1230" coordsize="23847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  <v:shape id="Arrow: Chevron 95" o:spid="_x0000_s1058" type="#_x0000_t55" style="position:absolute;left:11633;top:1236;width:2227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" adj="21026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16A18065" w14:textId="77777777" w:rsidR="005975C8" w:rsidRPr="00531501" w:rsidRDefault="005975C8" w:rsidP="00EC5D1C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Tóm tắt lý thuyết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96" o:spid="_x0000_s1059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      <v:shape id="Freeform: Shape 97" o:spid="_x0000_s1060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61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" filled="f" stroked="f">
                              <v:textbox style="mso-fit-shape-to-text:t">
                                <w:txbxContent>
                                  <w:p w14:paraId="1A40D341" w14:textId="77777777" w:rsidR="005975C8" w:rsidRDefault="005975C8" w:rsidP="00EC5D1C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99" o:spid="_x0000_s1062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  <v:shape id="Freeform: Shape 100" o:spid="_x0000_s1063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101" o:spid="_x0000_s1064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102" o:spid="_x0000_s1065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type id="_x0000_t117" coordsize="21600,21600" o:spt="117" path="m4353,l17214,r4386,10800l17214,21600r-12861,l,10800xe">
                    <v:stroke joinstyle="miter"/>
                    <v:path gradientshapeok="t" o:connecttype="rect" textboxrect="4353,0,17214,21600"/>
                  </v:shapetype>
                  <v:shape id="Flowchart: Preparation 103" o:spid="_x0000_s1066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104" o:spid="_x0000_s1067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: Shape 105" o:spid="_x0000_s1068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69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" filled="f" stroked="f">
                    <v:textbox>
                      <w:txbxContent>
                        <w:p w14:paraId="30F40AA0" w14:textId="77777777" w:rsidR="005975C8" w:rsidRDefault="005975C8" w:rsidP="00EC5D1C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76487F2" w14:textId="17CA3361" w:rsidR="00EC5D1C" w:rsidRPr="00951817" w:rsidRDefault="00C12161" w:rsidP="00951817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A7625D8" wp14:editId="41601E48">
                <wp:extent cx="6501145" cy="6972300"/>
                <wp:effectExtent l="0" t="0" r="13970" b="19050"/>
                <wp:docPr id="24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1145" cy="6972300"/>
                          <a:chOff x="-15" y="-48329"/>
                          <a:chExt cx="6501145" cy="6972300"/>
                        </a:xfrm>
                      </wpg:grpSpPr>
                      <wps:wsp>
                        <wps:cNvPr id="244" name="Rectangle: Diagonal Corners Rounded 244"/>
                        <wps:cNvSpPr/>
                        <wps:spPr>
                          <a:xfrm>
                            <a:off x="0" y="1"/>
                            <a:ext cx="6501130" cy="6923970"/>
                          </a:xfrm>
                          <a:prstGeom prst="round2DiagRect">
                            <a:avLst>
                              <a:gd name="adj1" fmla="val 947"/>
                              <a:gd name="adj2" fmla="val 2648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B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758F67F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56" w:lineRule="auto"/>
                                <w:rPr>
                                  <w:rFonts w:ascii="Chu Van An" w:eastAsia="Times New Roman" w:hAnsi="Chu Van A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E174AC8" w14:textId="131A13EF" w:rsidR="005975C8" w:rsidRPr="009C1218" w:rsidRDefault="009D40FF" w:rsidP="00AD303E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C4"/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Phương trình bậc nhất đối với một hàm số lượng giác</w:t>
                              </w:r>
                            </w:p>
                            <w:p w14:paraId="7E9C965F" w14:textId="142D2905" w:rsidR="005975C8" w:rsidRPr="009C1218" w:rsidRDefault="00DB6506" w:rsidP="00AD303E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sz w:val="24"/>
                                  <w:szCs w:val="24"/>
                                </w:rPr>
                                <w:t>①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Định nghĩa:</w:t>
                              </w:r>
                            </w:p>
                            <w:p w14:paraId="5841B1CC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Phương trình bậc nhất đối với một hàm số lượng giác là pt có dạng: at + b = 0, </w:t>
                              </w:r>
                            </w:p>
                            <w:p w14:paraId="6B4EBF8A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Trong đó a, b là các hằng số (a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sym w:font="Symbol" w:char="F0B9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 0), t là một trong các hàm số lượng giác.</w:t>
                              </w:r>
                            </w:p>
                            <w:p w14:paraId="47170892" w14:textId="77777777" w:rsidR="005975C8" w:rsidRPr="009C1218" w:rsidRDefault="005975C8" w:rsidP="00AD303E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Cs/>
                                  <w:color w:val="C00000"/>
                                  <w:sz w:val="24"/>
                                  <w:szCs w:val="24"/>
                                </w:rPr>
                                <w:sym w:font="Wingdings 2" w:char="F0B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0000CC"/>
                                  <w:sz w:val="24"/>
                                  <w:szCs w:val="24"/>
                                </w:rPr>
                                <w:t xml:space="preserve"> Ví dụ: 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2sinx –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= 0;  2cosx – 3 = 0;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tanx + 1 = 0; cotx -1 = 0</w:t>
                              </w:r>
                            </w:p>
                            <w:p w14:paraId="59B09132" w14:textId="37C09923" w:rsidR="005975C8" w:rsidRPr="009C1218" w:rsidRDefault="00DB6506" w:rsidP="00AD303E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sz w:val="24"/>
                                  <w:szCs w:val="24"/>
                                </w:rPr>
                                <w:t>②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Cách giải: 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>Đưa về phương trình lượng giác cơ bản.</w:t>
                              </w:r>
                            </w:p>
                            <w:p w14:paraId="65BF01EE" w14:textId="77777777" w:rsidR="005975C8" w:rsidRPr="009C1218" w:rsidRDefault="005975C8" w:rsidP="00AD303E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Cs/>
                                  <w:color w:val="C00000"/>
                                  <w:sz w:val="24"/>
                                  <w:szCs w:val="24"/>
                                </w:rPr>
                                <w:sym w:font="Wingdings 2" w:char="F0B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0000CC"/>
                                  <w:sz w:val="24"/>
                                  <w:szCs w:val="24"/>
                                </w:rPr>
                                <w:t xml:space="preserve">Ví dụ: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Giải các phương trình sau: </w:t>
                              </w:r>
                            </w:p>
                            <w:p w14:paraId="6BB9EE56" w14:textId="66B9BA72" w:rsidR="005975C8" w:rsidRPr="009C1218" w:rsidRDefault="005975C8" w:rsidP="0034008C">
                              <w:pPr>
                                <w:spacing w:line="240" w:lineRule="auto"/>
                                <w:ind w:left="720" w:firstLine="720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a) 2sinx – 3 = 0;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</w:r>
                              <w:r w:rsidR="0034008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</w:r>
                              <w:r w:rsidR="0034008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</w:r>
                              <w:r w:rsidR="0034008C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b)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tanx + 1 = 0</w:t>
                              </w:r>
                            </w:p>
                            <w:p w14:paraId="56F94224" w14:textId="77777777" w:rsidR="005975C8" w:rsidRPr="009C1218" w:rsidRDefault="005975C8" w:rsidP="00AD303E">
                              <w:pPr>
                                <w:spacing w:line="240" w:lineRule="auto"/>
                                <w:jc w:val="center"/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Hướng dẫn giải:</w:t>
                              </w:r>
                            </w:p>
                            <w:p w14:paraId="336B444F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2sinx – 3 = 0</w:t>
                              </w:r>
                              <w:r w:rsidRPr="009C1218">
                                <w:rPr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sinx =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&gt; 1: phương trình vô nghiệm</w:t>
                              </w:r>
                            </w:p>
                            <w:p w14:paraId="35284D63" w14:textId="77777777" w:rsidR="005975C8" w:rsidRPr="009C1218" w:rsidRDefault="00661811" w:rsidP="00D62C9A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  <w:r w:rsidR="005975C8"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tanx + 1= 0  </w:t>
                              </w:r>
                              <w:r w:rsidR="005975C8" w:rsidRPr="009C1218">
                                <w:rPr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tanx = –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3</m:t>
                                        </m:r>
                                      </m:e>
                                    </m:rad>
                                  </m:den>
                                </m:f>
                              </m:oMath>
                              <w:r w:rsidR="005975C8" w:rsidRPr="009C1218">
                                <w:rPr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x = –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+kπ</m:t>
                                </m:r>
                              </m:oMath>
                            </w:p>
                            <w:p w14:paraId="662D9BC4" w14:textId="3E3874D8" w:rsidR="005975C8" w:rsidRPr="009C1218" w:rsidRDefault="00DB6506" w:rsidP="00AD303E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sz w:val="24"/>
                                  <w:szCs w:val="24"/>
                                </w:rPr>
                                <w:t>③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="00F80F64" w:rsidRPr="00F80F64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80F64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Phương trình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 đưa về </w:t>
                              </w:r>
                              <w:r w:rsidR="00F80F64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Phương trình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 bậc nhất đối với một hàm số lượng giác.</w:t>
                              </w:r>
                            </w:p>
                            <w:p w14:paraId="7EBD8F02" w14:textId="77777777" w:rsidR="005975C8" w:rsidRPr="009C1218" w:rsidRDefault="005975C8" w:rsidP="00AD303E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Cs/>
                                  <w:color w:val="C00000"/>
                                  <w:sz w:val="24"/>
                                  <w:szCs w:val="24"/>
                                </w:rPr>
                                <w:sym w:font="Wingdings 2" w:char="F0B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0000CC"/>
                                  <w:sz w:val="24"/>
                                  <w:szCs w:val="24"/>
                                </w:rPr>
                                <w:t xml:space="preserve">Ví dụ 1: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Giải các phương trình sau:</w:t>
                              </w:r>
                            </w:p>
                            <w:p w14:paraId="492433A4" w14:textId="77777777" w:rsidR="005975C8" w:rsidRPr="009C1218" w:rsidRDefault="005975C8" w:rsidP="006B1FB1">
                              <w:pPr>
                                <w:spacing w:line="240" w:lineRule="auto"/>
                                <w:ind w:left="720" w:firstLine="720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a) 5cosx – 2sin2x = 0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  <w:t>b) 8sinx.cosx.cos2x = –1</w:t>
                              </w:r>
                            </w:p>
                            <w:p w14:paraId="0CDDF46C" w14:textId="77777777" w:rsidR="005975C8" w:rsidRPr="009C1218" w:rsidRDefault="005975C8" w:rsidP="00AD303E">
                              <w:pPr>
                                <w:spacing w:line="240" w:lineRule="auto"/>
                                <w:jc w:val="center"/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Hướng dẫn giải:</w:t>
                              </w:r>
                            </w:p>
                            <w:p w14:paraId="39F67E8B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5cosx – 2sin2x = 0</w:t>
                              </w:r>
                              <w:r w:rsidRPr="009C1218">
                                <w:rPr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cosx(5 – 4sinx) = 0</w:t>
                              </w:r>
                            </w:p>
                            <w:p w14:paraId="406173E3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8sinx.cosx.cos2x = –1</w:t>
                              </w:r>
                              <w:r w:rsidRPr="009C1218">
                                <w:rPr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2sin4x = –1</w:t>
                              </w:r>
                            </w:p>
                            <w:p w14:paraId="75A799B0" w14:textId="77777777" w:rsidR="005975C8" w:rsidRPr="009C1218" w:rsidRDefault="005975C8" w:rsidP="00AD303E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Cs/>
                                  <w:color w:val="C00000"/>
                                  <w:sz w:val="24"/>
                                  <w:szCs w:val="24"/>
                                </w:rPr>
                                <w:sym w:font="Wingdings 2" w:char="F0B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0000CC"/>
                                  <w:sz w:val="24"/>
                                  <w:szCs w:val="24"/>
                                </w:rPr>
                                <w:t xml:space="preserve">Ví dụ 2: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Giải các phương trình sau:</w:t>
                              </w:r>
                            </w:p>
                            <w:p w14:paraId="39BFE70E" w14:textId="77777777" w:rsidR="005975C8" w:rsidRPr="009C1218" w:rsidRDefault="005975C8" w:rsidP="00AD303E">
                              <w:pPr>
                                <w:spacing w:line="240" w:lineRule="auto"/>
                                <w:ind w:firstLine="720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a) 2cos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x – 1 = 0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  <w:t>b) sinx + sin2x + sin3x = 0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  <w:t>c) sinx + cosx = 1</w:t>
                              </w:r>
                            </w:p>
                            <w:p w14:paraId="120FD024" w14:textId="77777777" w:rsidR="005975C8" w:rsidRPr="009C1218" w:rsidRDefault="005975C8" w:rsidP="00AD303E">
                              <w:pPr>
                                <w:spacing w:line="240" w:lineRule="auto"/>
                                <w:jc w:val="center"/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Hướng dẫn  giải:</w:t>
                              </w:r>
                            </w:p>
                            <w:p w14:paraId="03B0B692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2cos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x – 1 = 0</w:t>
                              </w:r>
                              <w:r w:rsidRPr="009C1218">
                                <w:rPr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cos2x = 0</w:t>
                              </w:r>
                            </w:p>
                            <w:p w14:paraId="2D58A913" w14:textId="55F6B33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sinx + sin2x + sin3x = 0 </w:t>
                              </w:r>
                              <w:r w:rsidRPr="009C1218">
                                <w:rPr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sin2x(2cosx + 1) = 0</w:t>
                              </w:r>
                              <w:r w:rsidR="005B5AAE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3D5B13EC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sinx + cosx = 1</w:t>
                              </w:r>
                              <w:r w:rsidRPr="009C1218">
                                <w:rPr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e>
                                </m:ra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sin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x+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π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=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1</m:t>
                                </m:r>
                              </m:oMath>
                            </w:p>
                            <w:p w14:paraId="49D22A88" w14:textId="77777777" w:rsidR="005975C8" w:rsidRPr="009C1218" w:rsidRDefault="005975C8" w:rsidP="00C12161">
                              <w:pPr>
                                <w:spacing w:after="0" w:line="256" w:lineRule="auto"/>
                                <w:rPr>
                                  <w:rFonts w:ascii="Chu Van An" w:eastAsia="Times New Roman" w:hAnsi="Chu Van A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1EB68E42" w14:textId="77777777" w:rsidR="005975C8" w:rsidRPr="009C1218" w:rsidRDefault="005975C8" w:rsidP="00C12161">
                              <w:pPr>
                                <w:spacing w:before="60" w:after="60"/>
                                <w:ind w:hanging="418"/>
                                <w:jc w:val="both"/>
                                <w:rPr>
                                  <w:rFonts w:ascii="Chu Van An" w:eastAsia="Times New Roman" w:hAnsi="Chu Van An"/>
                                  <w:b/>
                                  <w:bCs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b/>
                                  <w:bCs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C7C2E33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3054B85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D2F03DC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FB3E0E5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2C78018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A89D675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74F53A1E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EC37526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B723482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75522E3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8283920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A247896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432E4FE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F879739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FC15354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6A68D63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E8B00EE" w14:textId="77777777" w:rsidR="005975C8" w:rsidRPr="009C1218" w:rsidRDefault="005975C8" w:rsidP="00C12161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45" name="Group 245"/>
                        <wpg:cNvGrpSpPr/>
                        <wpg:grpSpPr>
                          <a:xfrm>
                            <a:off x="-15" y="-48329"/>
                            <a:ext cx="1176980" cy="303256"/>
                            <a:chOff x="-15" y="-48329"/>
                            <a:chExt cx="1176980" cy="303256"/>
                          </a:xfrm>
                        </wpg:grpSpPr>
                        <wps:wsp>
                          <wps:cNvPr id="246" name="Rectangle: Folded Corner 246"/>
                          <wps:cNvSpPr/>
                          <wps:spPr>
                            <a:xfrm>
                              <a:off x="13524" y="10424"/>
                              <a:ext cx="1163441" cy="226997"/>
                            </a:xfrm>
                            <a:prstGeom prst="foldedCorner">
                              <a:avLst>
                                <a:gd name="adj" fmla="val 50000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247" name="TextBox 5"/>
                          <wps:cNvSpPr txBox="1"/>
                          <wps:spPr>
                            <a:xfrm>
                              <a:off x="-15" y="-48329"/>
                              <a:ext cx="1128717" cy="30325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AF8EDD" w14:textId="77777777" w:rsidR="005975C8" w:rsidRPr="009C1218" w:rsidRDefault="005975C8" w:rsidP="00C12161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9C1218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◈-</w:t>
                                </w:r>
                                <w:r w:rsidRPr="009C1218"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  <w:t xml:space="preserve">Ghi nhớ </w:t>
                                </w:r>
                                <w:r w:rsidRPr="009C1218">
                                  <w:rPr>
                                    <w:rFonts w:ascii="Cambria Math" w:eastAsia="Cambria Math" w:hAnsi="Cambria Math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  <w:t>①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7625D8" id="Group 7" o:spid="_x0000_s1070" style="width:511.9pt;height:549pt;mso-position-horizontal-relative:char;mso-position-vertical-relative:line" coordorigin=",-483" coordsize="65011,69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">
                <v:shape id="Rectangle: Diagonal Corners Rounded 244" o:spid="_x0000_s1071" style="position:absolute;width:65011;height:69239;visibility:visible;mso-wrap-style:square;v-text-anchor:middle" coordsize="6501130,69239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" adj="-11796480,,5400" path="m61566,l6328980,v95076,,172150,77074,172150,172150l6501130,6862404v,34002,-27564,61566,-61566,61566l172150,6923970c77074,6923970,,6846896,,6751820l,61566c,27564,27564,,61566,xe" fillcolor="#fefffb" strokecolor="#2f528f" strokeweight="1.5pt">
                  <v:fill color2="#7e37fd" rotate="t" focusposition=".5,.5" focussize="" colors="0 #fefffb;63570f white;1 #7e37fd" focus="100%" type="gradientRadial"/>
                  <v:stroke joinstyle="miter"/>
                  <v:formulas/>
                  <v:path arrowok="t" o:connecttype="custom" o:connectlocs="61566,0;6328980,0;6501130,172150;6501130,6862404;6439564,6923970;172150,6923970;0,6751820;0,61566;61566,0" o:connectangles="0,0,0,0,0,0,0,0,0" textboxrect="0,0,6501130,6923970"/>
                  <v:textbox>
                    <w:txbxContent>
                      <w:p w14:paraId="1758F67F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56" w:lineRule="auto"/>
                          <w:rPr>
                            <w:rFonts w:ascii="Chu Van An" w:eastAsia="Times New Roman" w:hAnsi="Chu Van An"/>
                            <w:color w:val="000000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color w:val="000000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E174AC8" w14:textId="131A13EF" w:rsidR="005975C8" w:rsidRPr="009C1218" w:rsidRDefault="009D40FF" w:rsidP="00AD303E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sym w:font="Wingdings" w:char="F0C4"/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Phương trình bậc nhất đối với một hàm số lượng giác</w:t>
                        </w:r>
                      </w:p>
                      <w:p w14:paraId="7E9C965F" w14:textId="142D2905" w:rsidR="005975C8" w:rsidRPr="009C1218" w:rsidRDefault="00DB6506" w:rsidP="00AD303E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sz w:val="24"/>
                            <w:szCs w:val="24"/>
                          </w:rPr>
                          <w:t>①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 xml:space="preserve">. 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Định nghĩa:</w:t>
                        </w:r>
                      </w:p>
                      <w:p w14:paraId="5841B1CC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Phương trình bậc nhất đối với một hàm số lượng giác là pt có dạng: at + b = 0, </w:t>
                        </w:r>
                      </w:p>
                      <w:p w14:paraId="6B4EBF8A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Trong đó a, b là các hằng số (a </w:t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sym w:font="Symbol" w:char="F0B9"/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 0), t là một trong các hàm số lượng giác.</w:t>
                        </w:r>
                      </w:p>
                      <w:p w14:paraId="47170892" w14:textId="77777777" w:rsidR="005975C8" w:rsidRPr="009C1218" w:rsidRDefault="005975C8" w:rsidP="00AD303E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b/>
                            <w:iCs/>
                            <w:color w:val="C00000"/>
                            <w:sz w:val="24"/>
                            <w:szCs w:val="24"/>
                          </w:rPr>
                          <w:sym w:font="Wingdings 2" w:char="F0B3"/>
                        </w:r>
                        <w:r w:rsidRPr="009C1218">
                          <w:rPr>
                            <w:rFonts w:ascii="Chu Van An" w:hAnsi="Chu Van An" w:cs="Chu Van An"/>
                            <w:b/>
                            <w:i/>
                            <w:color w:val="0000CC"/>
                            <w:sz w:val="24"/>
                            <w:szCs w:val="24"/>
                          </w:rPr>
                          <w:t xml:space="preserve"> Ví dụ:  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2sinx – 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3</m:t>
                              </m:r>
                            </m:e>
                          </m:rad>
                        </m:oMath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= 0;  2cosx – 3 = 0; 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3</m:t>
                              </m:r>
                            </m:e>
                          </m:rad>
                        </m:oMath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tanx + 1 = 0; cotx -1 = 0</w:t>
                        </w:r>
                      </w:p>
                      <w:p w14:paraId="59B09132" w14:textId="37C09923" w:rsidR="005975C8" w:rsidRPr="009C1218" w:rsidRDefault="00DB6506" w:rsidP="00AD303E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sz w:val="24"/>
                            <w:szCs w:val="24"/>
                          </w:rPr>
                          <w:t>②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 xml:space="preserve">. 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Cách giải: </w:t>
                        </w:r>
                        <w:r w:rsidR="005975C8"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>Đưa về phương trình lượng giác cơ bản.</w:t>
                        </w:r>
                      </w:p>
                      <w:p w14:paraId="65BF01EE" w14:textId="77777777" w:rsidR="005975C8" w:rsidRPr="009C1218" w:rsidRDefault="005975C8" w:rsidP="00AD303E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b/>
                            <w:iCs/>
                            <w:color w:val="C00000"/>
                            <w:sz w:val="24"/>
                            <w:szCs w:val="24"/>
                          </w:rPr>
                          <w:sym w:font="Wingdings 2" w:char="F0B3"/>
                        </w:r>
                        <w:r w:rsidRPr="009C1218">
                          <w:rPr>
                            <w:rFonts w:ascii="Chu Van An" w:hAnsi="Chu Van An" w:cs="Chu Van An"/>
                            <w:b/>
                            <w:i/>
                            <w:color w:val="0000CC"/>
                            <w:sz w:val="24"/>
                            <w:szCs w:val="24"/>
                          </w:rPr>
                          <w:t xml:space="preserve">Ví dụ: 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Giải các phương trình sau: </w:t>
                        </w:r>
                      </w:p>
                      <w:p w14:paraId="6BB9EE56" w14:textId="66B9BA72" w:rsidR="005975C8" w:rsidRPr="009C1218" w:rsidRDefault="005975C8" w:rsidP="0034008C">
                        <w:pPr>
                          <w:spacing w:line="240" w:lineRule="auto"/>
                          <w:ind w:left="720" w:firstLine="720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a) 2sinx – 3 = 0; 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</w:r>
                        <w:r w:rsidR="0034008C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</w:r>
                        <w:r w:rsidR="0034008C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</w:r>
                        <w:r w:rsidR="0034008C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b) 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3</m:t>
                              </m:r>
                            </m:e>
                          </m:rad>
                        </m:oMath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tanx + 1 = 0</w:t>
                        </w:r>
                      </w:p>
                      <w:p w14:paraId="56F94224" w14:textId="77777777" w:rsidR="005975C8" w:rsidRPr="009C1218" w:rsidRDefault="005975C8" w:rsidP="00AD303E">
                        <w:pPr>
                          <w:spacing w:line="240" w:lineRule="auto"/>
                          <w:jc w:val="center"/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Hướng dẫn giải:</w:t>
                        </w:r>
                      </w:p>
                      <w:p w14:paraId="336B444F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2sinx – 3 = 0</w:t>
                        </w:r>
                        <w:r w:rsidRPr="009C1218">
                          <w:rPr>
                            <w:sz w:val="24"/>
                            <w:szCs w:val="24"/>
                          </w:rPr>
                          <w:sym w:font="Symbol" w:char="F0DB"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sinx =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oMath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&gt; 1: phương trình vô nghiệm</w:t>
                        </w:r>
                      </w:p>
                      <w:p w14:paraId="35284D63" w14:textId="77777777" w:rsidR="005975C8" w:rsidRPr="009C1218" w:rsidRDefault="00661811" w:rsidP="00D62C9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e>
                          </m:rad>
                        </m:oMath>
                        <w:r w:rsidR="005975C8"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tanx + 1= 0  </w:t>
                        </w:r>
                        <w:r w:rsidR="005975C8" w:rsidRPr="009C1218">
                          <w:rPr>
                            <w:sz w:val="24"/>
                            <w:szCs w:val="24"/>
                          </w:rPr>
                          <w:sym w:font="Symbol" w:char="F0DB"/>
                        </w:r>
                        <w:r w:rsidR="005975C8"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tanx = –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e>
                              </m:rad>
                            </m:den>
                          </m:f>
                        </m:oMath>
                        <w:r w:rsidR="005975C8" w:rsidRPr="009C1218">
                          <w:rPr>
                            <w:sz w:val="24"/>
                            <w:szCs w:val="24"/>
                          </w:rPr>
                          <w:sym w:font="Symbol" w:char="F0DB"/>
                        </w:r>
                        <w:r w:rsidR="005975C8"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x = –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π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6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+kπ</m:t>
                          </m:r>
                        </m:oMath>
                      </w:p>
                      <w:p w14:paraId="662D9BC4" w14:textId="3E3874D8" w:rsidR="005975C8" w:rsidRPr="009C1218" w:rsidRDefault="00DB6506" w:rsidP="00AD303E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sz w:val="24"/>
                            <w:szCs w:val="24"/>
                          </w:rPr>
                          <w:t>③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>.</w:t>
                        </w:r>
                        <w:r w:rsidR="00F80F64" w:rsidRPr="00F80F64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="00F80F64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Phương trình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 đưa về </w:t>
                        </w:r>
                        <w:r w:rsidR="00F80F64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Phương trình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 bậc nhất đối với một hàm số lượng giác.</w:t>
                        </w:r>
                      </w:p>
                      <w:p w14:paraId="7EBD8F02" w14:textId="77777777" w:rsidR="005975C8" w:rsidRPr="009C1218" w:rsidRDefault="005975C8" w:rsidP="00AD303E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b/>
                            <w:iCs/>
                            <w:color w:val="C00000"/>
                            <w:sz w:val="24"/>
                            <w:szCs w:val="24"/>
                          </w:rPr>
                          <w:sym w:font="Wingdings 2" w:char="F0B3"/>
                        </w:r>
                        <w:r w:rsidRPr="009C1218">
                          <w:rPr>
                            <w:rFonts w:ascii="Chu Van An" w:hAnsi="Chu Van An" w:cs="Chu Van An"/>
                            <w:b/>
                            <w:i/>
                            <w:color w:val="0000CC"/>
                            <w:sz w:val="24"/>
                            <w:szCs w:val="24"/>
                          </w:rPr>
                          <w:t xml:space="preserve">Ví dụ 1: 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Giải các phương trình sau:</w:t>
                        </w:r>
                      </w:p>
                      <w:p w14:paraId="492433A4" w14:textId="77777777" w:rsidR="005975C8" w:rsidRPr="009C1218" w:rsidRDefault="005975C8" w:rsidP="006B1FB1">
                        <w:pPr>
                          <w:spacing w:line="240" w:lineRule="auto"/>
                          <w:ind w:left="720" w:firstLine="720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a) 5cosx – 2sin2x = 0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  <w:t>b) 8sinx.cosx.cos2x = –1</w:t>
                        </w:r>
                      </w:p>
                      <w:p w14:paraId="0CDDF46C" w14:textId="77777777" w:rsidR="005975C8" w:rsidRPr="009C1218" w:rsidRDefault="005975C8" w:rsidP="00AD303E">
                        <w:pPr>
                          <w:spacing w:line="240" w:lineRule="auto"/>
                          <w:jc w:val="center"/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Hướng dẫn giải:</w:t>
                        </w:r>
                      </w:p>
                      <w:p w14:paraId="39F67E8B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5cosx – 2sin2x = 0</w:t>
                        </w:r>
                        <w:r w:rsidRPr="009C1218">
                          <w:rPr>
                            <w:sz w:val="24"/>
                            <w:szCs w:val="24"/>
                          </w:rPr>
                          <w:sym w:font="Symbol" w:char="F0DB"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cosx(5 – 4sinx) = 0</w:t>
                        </w:r>
                      </w:p>
                      <w:p w14:paraId="406173E3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8sinx.cosx.cos2x = –1</w:t>
                        </w:r>
                        <w:r w:rsidRPr="009C1218">
                          <w:rPr>
                            <w:sz w:val="24"/>
                            <w:szCs w:val="24"/>
                          </w:rPr>
                          <w:sym w:font="Symbol" w:char="F0DB"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2sin4x = –1</w:t>
                        </w:r>
                      </w:p>
                      <w:p w14:paraId="75A799B0" w14:textId="77777777" w:rsidR="005975C8" w:rsidRPr="009C1218" w:rsidRDefault="005975C8" w:rsidP="00AD303E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b/>
                            <w:iCs/>
                            <w:color w:val="C00000"/>
                            <w:sz w:val="24"/>
                            <w:szCs w:val="24"/>
                          </w:rPr>
                          <w:sym w:font="Wingdings 2" w:char="F0B3"/>
                        </w:r>
                        <w:r w:rsidRPr="009C1218">
                          <w:rPr>
                            <w:rFonts w:ascii="Chu Van An" w:hAnsi="Chu Van An" w:cs="Chu Van An"/>
                            <w:b/>
                            <w:i/>
                            <w:color w:val="0000CC"/>
                            <w:sz w:val="24"/>
                            <w:szCs w:val="24"/>
                          </w:rPr>
                          <w:t xml:space="preserve">Ví dụ 2: 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Giải các phương trình sau:</w:t>
                        </w:r>
                      </w:p>
                      <w:p w14:paraId="39BFE70E" w14:textId="77777777" w:rsidR="005975C8" w:rsidRPr="009C1218" w:rsidRDefault="005975C8" w:rsidP="00AD303E">
                        <w:pPr>
                          <w:spacing w:line="240" w:lineRule="auto"/>
                          <w:ind w:firstLine="720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a) 2cos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x – 1 = 0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  <w:t>b) sinx + sin2x + sin3x = 0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  <w:t>c) sinx + cosx = 1</w:t>
                        </w:r>
                      </w:p>
                      <w:p w14:paraId="120FD024" w14:textId="77777777" w:rsidR="005975C8" w:rsidRPr="009C1218" w:rsidRDefault="005975C8" w:rsidP="00AD303E">
                        <w:pPr>
                          <w:spacing w:line="240" w:lineRule="auto"/>
                          <w:jc w:val="center"/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Hướng dẫn  giải:</w:t>
                        </w:r>
                      </w:p>
                      <w:p w14:paraId="03B0B692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2cos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x – 1 = 0</w:t>
                        </w:r>
                        <w:r w:rsidRPr="009C1218">
                          <w:rPr>
                            <w:sz w:val="24"/>
                            <w:szCs w:val="24"/>
                          </w:rPr>
                          <w:sym w:font="Symbol" w:char="F0DB"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cos2x = 0</w:t>
                        </w:r>
                      </w:p>
                      <w:p w14:paraId="2D58A913" w14:textId="55F6B33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sinx + sin2x + sin3x = 0 </w:t>
                        </w:r>
                        <w:r w:rsidRPr="009C1218">
                          <w:rPr>
                            <w:sz w:val="24"/>
                            <w:szCs w:val="24"/>
                          </w:rPr>
                          <w:sym w:font="Symbol" w:char="F0DB"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sin2x(2cosx + 1) = 0</w:t>
                        </w:r>
                        <w:r w:rsidR="005B5AAE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3D5B13EC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sinx + cosx = 1</w:t>
                        </w:r>
                        <w:r w:rsidRPr="009C1218">
                          <w:rPr>
                            <w:sz w:val="24"/>
                            <w:szCs w:val="24"/>
                          </w:rPr>
                          <w:sym w:font="Symbol" w:char="F0DB"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</m:ra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=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oMath>
                      </w:p>
                      <w:p w14:paraId="49D22A88" w14:textId="77777777" w:rsidR="005975C8" w:rsidRPr="009C1218" w:rsidRDefault="005975C8" w:rsidP="00C12161">
                        <w:pPr>
                          <w:spacing w:after="0" w:line="256" w:lineRule="auto"/>
                          <w:rPr>
                            <w:rFonts w:ascii="Chu Van An" w:eastAsia="Times New Roman" w:hAnsi="Chu Van An"/>
                            <w:color w:val="000000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1EB68E42" w14:textId="77777777" w:rsidR="005975C8" w:rsidRPr="009C1218" w:rsidRDefault="005975C8" w:rsidP="00C12161">
                        <w:pPr>
                          <w:spacing w:before="60" w:after="60"/>
                          <w:ind w:hanging="418"/>
                          <w:jc w:val="both"/>
                          <w:rPr>
                            <w:rFonts w:ascii="Chu Van An" w:eastAsia="Times New Roman" w:hAnsi="Chu Van An"/>
                            <w:b/>
                            <w:bCs/>
                            <w:color w:val="000000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b/>
                            <w:bCs/>
                            <w:color w:val="000000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C7C2E33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3054B85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D2F03DC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FB3E0E5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2C78018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A89D675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74F53A1E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EC37526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B723482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75522E3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8283920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A247896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432E4FE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F879739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FC15354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6A68D63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E8B00EE" w14:textId="77777777" w:rsidR="005975C8" w:rsidRPr="009C1218" w:rsidRDefault="005975C8" w:rsidP="00C12161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45" o:spid="_x0000_s1072" style="position:absolute;top:-483;width:11769;height:3032" coordorigin=",-483" coordsize="11769,3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Rectangle: Folded Corner 246" o:spid="_x0000_s1073" type="#_x0000_t65" style="position:absolute;left:135;top:104;width:11634;height:2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" adj="10800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4" type="#_x0000_t202" style="position:absolute;top:-483;width:11287;height:3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<v:textbox>
                      <w:txbxContent>
                        <w:p w14:paraId="45AF8EDD" w14:textId="77777777" w:rsidR="005975C8" w:rsidRPr="009C1218" w:rsidRDefault="005975C8" w:rsidP="00C12161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9C1218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◈-</w:t>
                          </w:r>
                          <w:r w:rsidRPr="009C1218"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  <w:t xml:space="preserve">Ghi nhớ </w:t>
                          </w:r>
                          <w:r w:rsidRPr="009C1218">
                            <w:rPr>
                              <w:rFonts w:ascii="Cambria Math" w:eastAsia="Cambria Math" w:hAnsi="Cambria Math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  <w:t>①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321C463" w14:textId="3313CCAF" w:rsidR="00C12161" w:rsidRPr="00951817" w:rsidRDefault="00DA5956" w:rsidP="00951817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5C56B159" wp14:editId="35FF7BFD">
                <wp:extent cx="6501145" cy="8820150"/>
                <wp:effectExtent l="0" t="0" r="13970" b="19050"/>
                <wp:docPr id="459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1145" cy="8820150"/>
                          <a:chOff x="-15" y="-48329"/>
                          <a:chExt cx="6501145" cy="8820150"/>
                        </a:xfrm>
                      </wpg:grpSpPr>
                      <wps:wsp>
                        <wps:cNvPr id="460" name="Rectangle: Diagonal Corners Rounded 460"/>
                        <wps:cNvSpPr/>
                        <wps:spPr>
                          <a:xfrm>
                            <a:off x="0" y="-1"/>
                            <a:ext cx="6501130" cy="8771822"/>
                          </a:xfrm>
                          <a:prstGeom prst="round2DiagRect">
                            <a:avLst>
                              <a:gd name="adj1" fmla="val 947"/>
                              <a:gd name="adj2" fmla="val 2648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B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38FC7CC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56" w:lineRule="auto"/>
                                <w:rPr>
                                  <w:rFonts w:ascii="Chu Van An" w:eastAsia="Times New Roman" w:hAnsi="Chu Van A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60BCB13" w14:textId="6648D256" w:rsidR="005975C8" w:rsidRPr="009C1218" w:rsidRDefault="002B665F" w:rsidP="00637C0C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Yu Gothic" w:eastAsia="Yu Gothic" w:hAnsi="Yu Gothic" w:cs="Segoe UI Symbol" w:hint="eastAsia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  <w:szCs w:val="24"/>
                                </w:rPr>
                                <w:sym w:font="Wingdings" w:char="F0C4"/>
                              </w:r>
                              <w:r w:rsidR="005975C8" w:rsidRPr="009C1218">
                                <w:rPr>
                                  <w:rFonts w:ascii="Segoe UI Symbol" w:eastAsia="Yu Gothic" w:hAnsi="Segoe UI Symbol" w:cs="Segoe UI Symbol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PT bậc hai đối với một hàm số lượng giác</w:t>
                              </w:r>
                            </w:p>
                            <w:p w14:paraId="7D7A794E" w14:textId="459C0B0F" w:rsidR="005975C8" w:rsidRPr="009C1218" w:rsidRDefault="00DB6506" w:rsidP="00637C0C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①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t>.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 Định nghĩa: 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>P</w:t>
                              </w:r>
                              <w:r w:rsidR="008E3F8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>hương trình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bậc hai đối với một HSLG là PT có dạng: at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+ bt + c = 0; </w:t>
                              </w:r>
                            </w:p>
                            <w:p w14:paraId="5E8CAAA2" w14:textId="77777777" w:rsidR="005975C8" w:rsidRPr="009C1218" w:rsidRDefault="005975C8" w:rsidP="00637C0C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trong đó a, b, c là các hằng số (a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sym w:font="Symbol" w:char="F0B9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0), t là một HSLG.</w:t>
                              </w:r>
                            </w:p>
                            <w:p w14:paraId="557AE816" w14:textId="77777777" w:rsidR="005975C8" w:rsidRPr="009C1218" w:rsidRDefault="005975C8" w:rsidP="00637C0C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Cs/>
                                  <w:color w:val="C00000"/>
                                  <w:sz w:val="24"/>
                                  <w:szCs w:val="24"/>
                                </w:rPr>
                                <w:sym w:font="Wingdings 2" w:char="F0B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0000CC"/>
                                  <w:sz w:val="24"/>
                                  <w:szCs w:val="24"/>
                                </w:rPr>
                                <w:t>Ví dụ :</w:t>
                              </w:r>
                            </w:p>
                            <w:p w14:paraId="672668A9" w14:textId="77777777" w:rsidR="005975C8" w:rsidRPr="009C1218" w:rsidRDefault="005975C8" w:rsidP="00637C0C">
                              <w:pPr>
                                <w:spacing w:line="240" w:lineRule="auto"/>
                                <w:ind w:firstLine="720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a) 2sin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x + 3sinx – 2 = 0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  <w:t>b) 3cos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x – 5cosx + 2 = 0</w:t>
                              </w:r>
                            </w:p>
                            <w:p w14:paraId="4789FEF9" w14:textId="77777777" w:rsidR="005975C8" w:rsidRPr="009C1218" w:rsidRDefault="005975C8" w:rsidP="00637C0C">
                              <w:pPr>
                                <w:spacing w:line="240" w:lineRule="auto"/>
                                <w:ind w:firstLine="720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c) 3tan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x – 2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tanx + 3 = 0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ab/>
                                <w:t>d) 3cot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x – 5cotx – 7 = 0</w:t>
                              </w:r>
                            </w:p>
                            <w:p w14:paraId="14077FA9" w14:textId="22CB3F68" w:rsidR="005975C8" w:rsidRPr="009C1218" w:rsidRDefault="00DB6506" w:rsidP="00637C0C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②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Cách giải</w:t>
                              </w:r>
                            </w:p>
                            <w:p w14:paraId="7EB92AC4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>Đặt t = sinx (cosx, tanx, cotx)</w:t>
                              </w:r>
                            </w:p>
                            <w:p w14:paraId="20AAA022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>Đưa về PT: at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+ bt + c = 0</w:t>
                              </w:r>
                            </w:p>
                            <w:p w14:paraId="4CCE06CD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Chú ý: Nếu đặt t = sinx (cosx) thì cần có điều kiện –1 </w:t>
                              </w:r>
                              <w:r w:rsidRPr="009C1218">
                                <w:rPr>
                                  <w:sz w:val="24"/>
                                  <w:szCs w:val="24"/>
                                </w:rPr>
                                <w:sym w:font="Symbol" w:char="F0A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t </w:t>
                              </w:r>
                              <w:r w:rsidRPr="009C1218">
                                <w:rPr>
                                  <w:sz w:val="24"/>
                                  <w:szCs w:val="24"/>
                                </w:rPr>
                                <w:sym w:font="Symbol" w:char="F0A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1</w:t>
                              </w:r>
                            </w:p>
                            <w:p w14:paraId="16E7C722" w14:textId="688C3161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2sin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x + 3sinx – 2 = 0</w:t>
                              </w:r>
                              <w:r w:rsidR="005B5AAE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C1218">
                                <w:rPr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sin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x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 xml:space="preserve">     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≤t≤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t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+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w:p>
                            <w:p w14:paraId="54CF22F7" w14:textId="654F4189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3cos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x – 5cosx + 2 = 0</w:t>
                              </w:r>
                              <w:r w:rsidR="005B5AAE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C1218">
                                <w:rPr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cos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x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 xml:space="preserve">    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≤t≤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t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5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t+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w:p>
                            <w:p w14:paraId="297D3FBD" w14:textId="77777777" w:rsidR="005975C8" w:rsidRPr="009C1218" w:rsidRDefault="00661811" w:rsidP="00D62C9A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tan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x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t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3</m:t>
                                              </m:r>
                                            </m:e>
                                          </m:rad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t+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w:p>
                            <w:p w14:paraId="4502FF9D" w14:textId="77777777" w:rsidR="005975C8" w:rsidRPr="009C1218" w:rsidRDefault="00661811" w:rsidP="00D62C9A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cot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x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t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5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7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w:p>
                            <w:p w14:paraId="1F150E97" w14:textId="3F634FBE" w:rsidR="005975C8" w:rsidRPr="009C1218" w:rsidRDefault="00DB6506" w:rsidP="00637C0C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③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Bài tập áp dụng: 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dashSmallGap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77"/>
                                <w:gridCol w:w="4900"/>
                              </w:tblGrid>
                              <w:tr w:rsidR="005975C8" w:rsidRPr="009C1218" w14:paraId="6F28B874" w14:textId="77777777" w:rsidTr="005975C8">
                                <w:trPr>
                                  <w:trHeight w:val="2814"/>
                                </w:trPr>
                                <w:tc>
                                  <w:tcPr>
                                    <w:tcW w:w="4915" w:type="dxa"/>
                                  </w:tcPr>
                                  <w:p w14:paraId="05DD878F" w14:textId="77777777" w:rsidR="005975C8" w:rsidRPr="009C1218" w:rsidRDefault="005975C8" w:rsidP="00637C0C">
                                    <w:p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Giải các phương trình sau:</w:t>
                                    </w:r>
                                  </w:p>
                                  <w:p w14:paraId="1EA61E1E" w14:textId="77777777" w:rsidR="005975C8" w:rsidRPr="009C1218" w:rsidRDefault="005975C8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9"/>
                                      </w:numPr>
                                      <w:spacing w:line="360" w:lineRule="auto"/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m:oMath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2si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x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+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sin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x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-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=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0</m:t>
                                      </m:r>
                                    </m:oMath>
                                  </w:p>
                                  <w:p w14:paraId="65DE1BF8" w14:textId="77777777" w:rsidR="005975C8" w:rsidRPr="009C1218" w:rsidRDefault="005975C8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9"/>
                                      </w:numPr>
                                      <w:spacing w:line="360" w:lineRule="auto"/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2cos</w:t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  <w:vertAlign w:val="superscript"/>
                                      </w:rPr>
                                      <w:t>2</w:t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x – 3cosx + 1 = 0</w:t>
                                    </w:r>
                                  </w:p>
                                  <w:p w14:paraId="14E3E658" w14:textId="77777777" w:rsidR="005975C8" w:rsidRPr="009C1218" w:rsidRDefault="005975C8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9"/>
                                      </w:numPr>
                                      <w:spacing w:line="360" w:lineRule="auto"/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cos</w:t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  <w:vertAlign w:val="superscript"/>
                                      </w:rPr>
                                      <w:t>2</w:t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x + sinx + 1 = 0</w:t>
                                    </w:r>
                                  </w:p>
                                  <w:p w14:paraId="06086B01" w14:textId="77777777" w:rsidR="005975C8" w:rsidRPr="009C1218" w:rsidRDefault="00661811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9"/>
                                      </w:numPr>
                                      <w:spacing w:line="360" w:lineRule="auto"/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m:oMath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</m:e>
                                      </m:rad>
                                    </m:oMath>
                                    <w:r w:rsidR="005975C8"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tan</w:t>
                                    </w:r>
                                    <w:r w:rsidR="005975C8"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  <w:vertAlign w:val="superscript"/>
                                      </w:rPr>
                                      <w:t>2</w:t>
                                    </w:r>
                                    <w:r w:rsidR="005975C8"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x – (1 + </w:t>
                                    </w:r>
                                    <m:oMath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</m:e>
                                      </m:rad>
                                    </m:oMath>
                                    <w:r w:rsidR="005975C8"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)tanx + 1=0</w:t>
                                    </w:r>
                                  </w:p>
                                  <w:p w14:paraId="0BFDBF36" w14:textId="77777777" w:rsidR="005975C8" w:rsidRPr="009C1218" w:rsidRDefault="005975C8" w:rsidP="00637C0C">
                                    <w:p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916" w:type="dxa"/>
                                  </w:tcPr>
                                  <w:p w14:paraId="209D36C9" w14:textId="77777777" w:rsidR="005975C8" w:rsidRPr="009C1218" w:rsidRDefault="005975C8" w:rsidP="00637C0C">
                                    <w:pPr>
                                      <w:jc w:val="center"/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00CC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>Hướng dẫn giải:</w:t>
                                    </w:r>
                                  </w:p>
                                  <w:p w14:paraId="4A4B9163" w14:textId="77777777" w:rsidR="005975C8" w:rsidRPr="009C1218" w:rsidRDefault="005975C8" w:rsidP="00637C0C">
                                    <w:pPr>
                                      <w:jc w:val="center"/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00CC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50157109" w14:textId="77777777" w:rsidR="005975C8" w:rsidRPr="009C1218" w:rsidRDefault="00661811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0"/>
                                      </w:num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m:oMath>
                                      <m:d>
                                        <m:dPr>
                                          <m:begChr m:val="{"/>
                                          <m:endChr m:val=""/>
                                          <m:ctrl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dPr>
                                        <m:e>
                                          <m:m>
                                            <m:mPr>
                                              <m:plcHide m:val="1"/>
                                              <m:mcs>
                                                <m:mc>
                                                  <m:mcPr>
                                                    <m:count m:val="1"/>
                                                    <m:mcJc m:val="left"/>
                                                  </m:mcPr>
                                                </m:mc>
                                              </m:mcs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mPr>
                                            <m:m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t=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sin</m:t>
                                                </m:r>
                                                <m:f>
                                                  <m:f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fPr>
                                                  <m:num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x</m:t>
                                                    </m:r>
                                                  </m:num>
                                                  <m:den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2</m:t>
                                                    </m:r>
                                                  </m:den>
                                                </m:f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 xml:space="preserve">    -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1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≤t≤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1</m:t>
                                                </m:r>
                                              </m:e>
                                            </m:mr>
                                            <m:mr>
                                              <m:e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2</m:t>
                                                </m:r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t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+</m:t>
                                                </m:r>
                                                <m:rad>
                                                  <m:radPr>
                                                    <m:degHide m:val="1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radPr>
                                                  <m:deg/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2</m:t>
                                                    </m:r>
                                                  </m:e>
                                                </m:rad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t-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2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=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0</m:t>
                                                </m:r>
                                              </m:e>
                                            </m:mr>
                                          </m:m>
                                        </m:e>
                                      </m:d>
                                    </m:oMath>
                                  </w:p>
                                  <w:p w14:paraId="619E3997" w14:textId="77777777" w:rsidR="005975C8" w:rsidRPr="009C1218" w:rsidRDefault="005975C8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0"/>
                                      </w:num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m:oMath>
                                      <m:d>
                                        <m:dPr>
                                          <m:begChr m:val="{"/>
                                          <m:endChr m:val=""/>
                                          <m:ctrl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dPr>
                                        <m:e>
                                          <m:m>
                                            <m:mPr>
                                              <m:plcHide m:val="1"/>
                                              <m:mcs>
                                                <m:mc>
                                                  <m:mcPr>
                                                    <m:count m:val="1"/>
                                                    <m:mcJc m:val="left"/>
                                                  </m:mcPr>
                                                </m:mc>
                                              </m:mcs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mPr>
                                            <m:m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t=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cos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x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 xml:space="preserve">   -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1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≤t≤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1</m:t>
                                                </m:r>
                                              </m:e>
                                            </m:mr>
                                            <m:mr>
                                              <m:e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2</m:t>
                                                </m:r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t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-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3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t+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1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=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0</m:t>
                                                </m:r>
                                              </m:e>
                                            </m:mr>
                                          </m:m>
                                        </m:e>
                                      </m:d>
                                    </m:oMath>
                                  </w:p>
                                  <w:p w14:paraId="0E142F19" w14:textId="77777777" w:rsidR="005975C8" w:rsidRPr="009C1218" w:rsidRDefault="005975C8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0"/>
                                      </w:num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m:oMath>
                                      <m:d>
                                        <m:dPr>
                                          <m:begChr m:val="{"/>
                                          <m:endChr m:val=""/>
                                          <m:ctrl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dPr>
                                        <m:e>
                                          <m:m>
                                            <m:mPr>
                                              <m:plcHide m:val="1"/>
                                              <m:mcs>
                                                <m:mc>
                                                  <m:mcPr>
                                                    <m:count m:val="1"/>
                                                    <m:mcJc m:val="left"/>
                                                  </m:mcPr>
                                                </m:mc>
                                              </m:mcs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mPr>
                                            <m:m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t=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sin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x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,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 xml:space="preserve">    -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1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≤t≤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1</m:t>
                                                </m:r>
                                              </m:e>
                                            </m:mr>
                                            <m:m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-</m:t>
                                                </m:r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t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+t+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2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=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0</m:t>
                                                </m:r>
                                              </m:e>
                                            </m:mr>
                                          </m:m>
                                        </m:e>
                                      </m:d>
                                    </m:oMath>
                                  </w:p>
                                  <w:p w14:paraId="375F925F" w14:textId="77777777" w:rsidR="005975C8" w:rsidRPr="009C1218" w:rsidRDefault="005975C8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0"/>
                                      </w:numPr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00CC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m:oMath>
                                      <m:d>
                                        <m:dPr>
                                          <m:begChr m:val="{"/>
                                          <m:endChr m:val=""/>
                                          <m:ctrl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dPr>
                                        <m:e>
                                          <m:m>
                                            <m:mPr>
                                              <m:plcHide m:val="1"/>
                                              <m:mcs>
                                                <m:mc>
                                                  <m:mcPr>
                                                    <m:count m:val="1"/>
                                                    <m:mcJc m:val="left"/>
                                                  </m:mcPr>
                                                </m:mc>
                                              </m:mcs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mPr>
                                            <m:m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t=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tan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x</m:t>
                                                </m:r>
                                              </m:e>
                                            </m:mr>
                                            <m:mr>
                                              <m:e>
                                                <m:rad>
                                                  <m:radPr>
                                                    <m:degHide m:val="1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radPr>
                                                  <m:deg/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3</m:t>
                                                    </m:r>
                                                  </m:e>
                                                </m:rad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t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-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(1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+</m:t>
                                                </m:r>
                                                <m:rad>
                                                  <m:radPr>
                                                    <m:degHide m:val="1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radPr>
                                                  <m:deg/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sz w:val="24"/>
                                                        <w:szCs w:val="24"/>
                                                      </w:rPr>
                                                      <m:t>3</m:t>
                                                    </m:r>
                                                  </m:e>
                                                </m:rad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)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t+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1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=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24"/>
                                                    <w:szCs w:val="24"/>
                                                  </w:rPr>
                                                  <m:t>0</m:t>
                                                </m:r>
                                              </m:e>
                                            </m:mr>
                                          </m:m>
                                        </m:e>
                                      </m:d>
                                    </m:oMath>
                                  </w:p>
                                  <w:p w14:paraId="687F1A81" w14:textId="77777777" w:rsidR="005975C8" w:rsidRPr="009C1218" w:rsidRDefault="005975C8" w:rsidP="00637C0C">
                                    <w:p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15B25C3" w14:textId="760770AC" w:rsidR="00BF1944" w:rsidRDefault="005975C8" w:rsidP="00BF1944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b/>
                                  <w:bCs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  <w:r w:rsidR="00BF1944">
                                <w:rPr>
                                  <w:rFonts w:ascii="Cambria Math" w:hAnsi="Cambria Math" w:cs="Chu Van A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④</w:t>
                              </w:r>
                              <w:r w:rsidR="00BF1944" w:rsidRPr="009C1218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BF1944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Ghi nhớ công thức biến  đổi cơ bản</w:t>
                              </w:r>
                              <w:r w:rsidR="00BF1944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dashSmallGap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82"/>
                                <w:gridCol w:w="4849"/>
                              </w:tblGrid>
                              <w:tr w:rsidR="00BF1944" w:rsidRPr="009C1218" w14:paraId="3470608D" w14:textId="77777777" w:rsidTr="00997A01">
                                <w:trPr>
                                  <w:trHeight w:val="2560"/>
                                </w:trPr>
                                <w:tc>
                                  <w:tcPr>
                                    <w:tcW w:w="4882" w:type="dxa"/>
                                  </w:tcPr>
                                  <w:p w14:paraId="59C6BA42" w14:textId="2A024FE8" w:rsidR="00491476" w:rsidRDefault="00997A01" w:rsidP="00491476">
                                    <w:p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</w:pPr>
                                    <w:r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="00491476" w:rsidRPr="008E2AC2"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  <w:lang w:val="pt-BR"/>
                                      </w:rPr>
                                      <w:t>1.</w:t>
                                    </w:r>
                                    <w:r w:rsidR="00491476"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position w:val="-6"/>
                                        <w:sz w:val="20"/>
                                        <w:lang w:val="pt-BR"/>
                                      </w:rPr>
                                      <w:object w:dxaOrig="1480" w:dyaOrig="320" w14:anchorId="5D95601E">
                                        <v:shapetype id="_x0000_t75" coordsize="21600,21600" o:spt="75" o:preferrelative="t" path="m@4@5l@4@11@9@11@9@5xe" filled="f" stroked="f">
                                          <v:stroke joinstyle="miter"/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  <v:path o:extrusionok="f" gradientshapeok="t" o:connecttype="rect"/>
                                          <o:lock v:ext="edit" aspectratio="t"/>
                                        </v:shapetype>
                                        <v:shape id="_x0000_i1026" type="#_x0000_t75" style="width:74.25pt;height:15.75pt" o:ole="">
                                          <v:imagedata r:id="rId9" o:title=""/>
                                        </v:shape>
                                        <o:OLEObject Type="Embed" ProgID="Equation.DSMT4" ShapeID="_x0000_i1026" DrawAspect="Content" ObjectID="_1685733273" r:id="rId10"/>
                                      </w:object>
                                    </w:r>
                                    <w:r w:rsidR="00491476"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      </w:t>
                                    </w:r>
                                    <w:r w:rsidR="00491476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="00491476"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  </w:t>
                                    </w:r>
                                    <w:r w:rsidR="00491476" w:rsidRPr="008E2AC2"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  <w:lang w:val="pt-BR"/>
                                      </w:rPr>
                                      <w:t>2.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position w:val="-6"/>
                                        <w:sz w:val="20"/>
                                        <w:lang w:val="pt-BR"/>
                                      </w:rPr>
                                      <w:object w:dxaOrig="1480" w:dyaOrig="320" w14:anchorId="6C0156A9">
                                        <v:shape id="_x0000_i1028" type="#_x0000_t75" style="width:74.25pt;height:15.75pt" o:ole="">
                                          <v:imagedata r:id="rId11" o:title=""/>
                                        </v:shape>
                                        <o:OLEObject Type="Embed" ProgID="Equation.DSMT4" ShapeID="_x0000_i1028" DrawAspect="Content" ObjectID="_1685733274" r:id="rId12"/>
                                      </w:object>
                                    </w:r>
                                    <w:r w:rsidR="00491476"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                </w:t>
                                    </w:r>
                                  </w:p>
                                  <w:p w14:paraId="58667479" w14:textId="78938E4D" w:rsidR="00491476" w:rsidRDefault="00491476" w:rsidP="00491476">
                                    <w:p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</w:pPr>
                                    <w:r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  <w:lang w:val="pt-BR"/>
                                      </w:rPr>
                                      <w:t>3.</w:t>
                                    </w:r>
                                    <w:r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="00997A01" w:rsidRPr="008E2AC2">
                                      <w:rPr>
                                        <w:rFonts w:ascii="Chu Van An" w:hAnsi="Chu Van An" w:cs="Chu Van An"/>
                                        <w:position w:val="-6"/>
                                        <w:sz w:val="20"/>
                                        <w:lang w:val="pt-BR"/>
                                      </w:rPr>
                                      <w:object w:dxaOrig="1480" w:dyaOrig="320" w14:anchorId="0F7D31B7">
                                        <v:shape id="_x0000_i1030" type="#_x0000_t75" style="width:74.25pt;height:15.75pt" o:ole="">
                                          <v:imagedata r:id="rId13" o:title=""/>
                                        </v:shape>
                                        <o:OLEObject Type="Embed" ProgID="Equation.DSMT4" ShapeID="_x0000_i1030" DrawAspect="Content" ObjectID="_1685733275" r:id="rId14"/>
                                      </w:object>
                                    </w:r>
                                    <w:r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  <w:lang w:val="pt-BR"/>
                                      </w:rPr>
                                      <w:t xml:space="preserve">       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  <w:lang w:val="pt-BR"/>
                                      </w:rPr>
                                      <w:t>4.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position w:val="-6"/>
                                        <w:sz w:val="20"/>
                                        <w:lang w:val="pt-BR"/>
                                      </w:rPr>
                                      <w:object w:dxaOrig="1160" w:dyaOrig="240" w14:anchorId="6D1DF148">
                                        <v:shape id="_x0000_i1032" type="#_x0000_t75" style="width:57.75pt;height:12pt" o:ole="">
                                          <v:imagedata r:id="rId15" o:title=""/>
                                        </v:shape>
                                        <o:OLEObject Type="Embed" ProgID="Equation.DSMT4" ShapeID="_x0000_i1032" DrawAspect="Content" ObjectID="_1685733276" r:id="rId16"/>
                                      </w:objec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               </w:t>
                                    </w:r>
                                  </w:p>
                                  <w:p w14:paraId="490067E6" w14:textId="35C0334D" w:rsidR="00491476" w:rsidRPr="008E2AC2" w:rsidRDefault="00491476" w:rsidP="00491476">
                                    <w:p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</w:pPr>
                                    <w:r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  <w:lang w:val="pt-BR"/>
                                      </w:rPr>
                                      <w:t>5.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position w:val="-24"/>
                                        <w:sz w:val="20"/>
                                        <w:lang w:val="pt-BR"/>
                                      </w:rPr>
                                      <w:object w:dxaOrig="1540" w:dyaOrig="580" w14:anchorId="30BE5A22">
                                        <v:shape id="_x0000_i1034" type="#_x0000_t75" style="width:77.25pt;height:29.25pt" o:ole="">
                                          <v:imagedata r:id="rId17" o:title=""/>
                                        </v:shape>
                                        <o:OLEObject Type="Embed" ProgID="Equation.DSMT4" ShapeID="_x0000_i1034" DrawAspect="Content" ObjectID="_1685733277" r:id="rId18"/>
                                      </w:objec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    </w:t>
                                    </w:r>
                                    <w:r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 </w:t>
                                    </w:r>
                                    <w:r w:rsidR="00997A01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sz w:val="20"/>
                                        <w:lang w:val="pt-BR"/>
                                      </w:rPr>
                                      <w:t xml:space="preserve">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  <w:lang w:val="pt-BR"/>
                                      </w:rPr>
                                      <w:t xml:space="preserve">6.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position w:val="-24"/>
                                        <w:sz w:val="20"/>
                                        <w:lang w:val="pt-BR"/>
                                      </w:rPr>
                                      <w:object w:dxaOrig="1500" w:dyaOrig="580" w14:anchorId="11949150">
                                        <v:shape id="_x0000_i1036" type="#_x0000_t75" style="width:75pt;height:29.25pt" o:ole="">
                                          <v:imagedata r:id="rId19" o:title=""/>
                                        </v:shape>
                                        <o:OLEObject Type="Embed" ProgID="Equation.DSMT4" ShapeID="_x0000_i1036" DrawAspect="Content" ObjectID="_1685733278" r:id="rId20"/>
                                      </w:object>
                                    </w:r>
                                  </w:p>
                                  <w:p w14:paraId="711213FA" w14:textId="77777777" w:rsidR="00491476" w:rsidRDefault="00491476" w:rsidP="00491476">
                                    <w:p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</w:pPr>
                                  </w:p>
                                  <w:p w14:paraId="2640CFC1" w14:textId="73B5BB45" w:rsidR="00491476" w:rsidRDefault="00491476" w:rsidP="00491476">
                                    <w:p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  <w:t>7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  <w:t xml:space="preserve">.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position w:val="-6"/>
                                        <w:sz w:val="20"/>
                                      </w:rPr>
                                      <w:object w:dxaOrig="1700" w:dyaOrig="240" w14:anchorId="31DB6946">
                                        <v:shape id="_x0000_i1038" type="#_x0000_t75" style="width:84.75pt;height:12pt" o:ole="">
                                          <v:imagedata r:id="rId21" o:title=""/>
                                        </v:shape>
                                        <o:OLEObject Type="Embed" ProgID="Equation.DSMT4" ShapeID="_x0000_i1038" DrawAspect="Content" ObjectID="_1685733279" r:id="rId22"/>
                                      </w:objec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  <w:t xml:space="preserve">   </w:t>
                                    </w:r>
                                  </w:p>
                                  <w:p w14:paraId="5027A880" w14:textId="73ECCECB" w:rsidR="00491476" w:rsidRPr="008E2AC2" w:rsidRDefault="00491476" w:rsidP="00491476">
                                    <w:p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  <w:t>8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  <w:t xml:space="preserve">.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position w:val="-6"/>
                                        <w:sz w:val="20"/>
                                      </w:rPr>
                                      <w:object w:dxaOrig="3960" w:dyaOrig="320" w14:anchorId="496277D9">
                                        <v:shape id="_x0000_i1040" type="#_x0000_t75" style="width:198pt;height:15.75pt" o:ole="">
                                          <v:imagedata r:id="rId23" o:title=""/>
                                        </v:shape>
                                        <o:OLEObject Type="Embed" ProgID="Equation.DSMT4" ShapeID="_x0000_i1040" DrawAspect="Content" ObjectID="_1685733280" r:id="rId24"/>
                                      </w:object>
                                    </w:r>
                                  </w:p>
                                  <w:p w14:paraId="4E4E1020" w14:textId="38FEA2D2" w:rsidR="00BF1944" w:rsidRPr="00BF1944" w:rsidRDefault="00491476" w:rsidP="00997A01">
                                    <w:p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  <w:t>9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  <w:t xml:space="preserve">. </w:t>
                                    </w:r>
                                    <w:r w:rsidRPr="008E2AC2">
                                      <w:rPr>
                                        <w:rFonts w:ascii="Chu Van An" w:hAnsi="Chu Van An" w:cs="Chu Van An"/>
                                        <w:b/>
                                        <w:position w:val="-24"/>
                                        <w:sz w:val="20"/>
                                      </w:rPr>
                                      <w:object w:dxaOrig="1560" w:dyaOrig="580" w14:anchorId="619C9C5E">
                                        <v:shape id="_x0000_i1042" type="#_x0000_t75" style="width:78pt;height:29.25pt" o:ole="">
                                          <v:imagedata r:id="rId25" o:title=""/>
                                        </v:shape>
                                        <o:OLEObject Type="Embed" ProgID="Equation.DSMT4" ShapeID="_x0000_i1042" DrawAspect="Content" ObjectID="_1685733281" r:id="rId26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4849" w:type="dxa"/>
                                  </w:tcPr>
                                  <w:p w14:paraId="48DAADAC" w14:textId="1A54488C" w:rsidR="00BF1944" w:rsidRPr="00997A01" w:rsidRDefault="00BF1944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8"/>
                                      </w:num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sz w:val="20"/>
                                      </w:rPr>
                                    </w:pPr>
                                    <w:r w:rsidRPr="008E2AC2">
                                      <w:rPr>
                                        <w:position w:val="-14"/>
                                      </w:rPr>
                                      <w:object w:dxaOrig="2360" w:dyaOrig="440" w14:anchorId="78586C23">
                                        <v:shape id="_x0000_i1044" type="#_x0000_t75" style="width:117.75pt;height:21.75pt" o:ole="">
                                          <v:imagedata r:id="rId27" o:title=""/>
                                        </v:shape>
                                        <o:OLEObject Type="Embed" ProgID="Equation.DSMT4" ShapeID="_x0000_i1044" DrawAspect="Content" ObjectID="_1685733282" r:id="rId28"/>
                                      </w:object>
                                    </w:r>
                                  </w:p>
                                  <w:p w14:paraId="084584B7" w14:textId="7C2A7039" w:rsidR="00BF1944" w:rsidRPr="00997A01" w:rsidRDefault="00491476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8"/>
                                      </w:num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b/>
                                        <w:sz w:val="20"/>
                                      </w:rPr>
                                    </w:pPr>
                                    <w:r w:rsidRPr="008E2AC2">
                                      <w:rPr>
                                        <w:position w:val="-20"/>
                                      </w:rPr>
                                      <w:object w:dxaOrig="2220" w:dyaOrig="540" w14:anchorId="0DB9397C">
                                        <v:shape id="_x0000_i1046" type="#_x0000_t75" style="width:111pt;height:27pt" o:ole="">
                                          <v:imagedata r:id="rId29" o:title=""/>
                                        </v:shape>
                                        <o:OLEObject Type="Embed" ProgID="Equation.DSMT4" ShapeID="_x0000_i1046" DrawAspect="Content" ObjectID="_1685733283" r:id="rId30"/>
                                      </w:object>
                                    </w:r>
                                  </w:p>
                                  <w:p w14:paraId="6E01232A" w14:textId="2E6FF49C" w:rsidR="00BF1944" w:rsidRPr="00997A01" w:rsidRDefault="00BF1944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8"/>
                                      </w:num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sz w:val="20"/>
                                      </w:rPr>
                                    </w:pPr>
                                    <w:r w:rsidRPr="008E2AC2">
                                      <w:rPr>
                                        <w:position w:val="-8"/>
                                      </w:rPr>
                                      <w:object w:dxaOrig="1740" w:dyaOrig="340" w14:anchorId="3A50AF19">
                                        <v:shape id="_x0000_i1048" type="#_x0000_t75" style="width:87pt;height:17.25pt" o:ole="">
                                          <v:imagedata r:id="rId31" o:title=""/>
                                        </v:shape>
                                        <o:OLEObject Type="Embed" ProgID="Equation.DSMT4" ShapeID="_x0000_i1048" DrawAspect="Content" ObjectID="_1685733284" r:id="rId32"/>
                                      </w:object>
                                    </w:r>
                                    <w:r w:rsidRPr="008E2AC2">
                                      <w:rPr>
                                        <w:position w:val="-6"/>
                                      </w:rPr>
                                      <w:object w:dxaOrig="1719" w:dyaOrig="320" w14:anchorId="445A23F1">
                                        <v:shape id="_x0000_i1050" type="#_x0000_t75" style="width:86.25pt;height:15.75pt" o:ole="">
                                          <v:imagedata r:id="rId33" o:title=""/>
                                        </v:shape>
                                        <o:OLEObject Type="Embed" ProgID="Equation.DSMT4" ShapeID="_x0000_i1050" DrawAspect="Content" ObjectID="_1685733285" r:id="rId34"/>
                                      </w:object>
                                    </w:r>
                                    <w:r w:rsidRPr="00997A01">
                                      <w:rPr>
                                        <w:rFonts w:ascii="Chu Van An" w:hAnsi="Chu Van An" w:cs="Chu Van An"/>
                                        <w:sz w:val="20"/>
                                      </w:rPr>
                                      <w:t>.</w:t>
                                    </w:r>
                                  </w:p>
                                  <w:p w14:paraId="3CAEF56C" w14:textId="1807BEAB" w:rsidR="00BF1944" w:rsidRPr="00997A01" w:rsidRDefault="00BF1944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8"/>
                                      </w:numPr>
                                      <w:shd w:val="clear" w:color="auto" w:fill="FFFFFF"/>
                                      <w:rPr>
                                        <w:rFonts w:ascii="Chu Van An" w:hAnsi="Chu Van An" w:cs="Chu Van An"/>
                                        <w:sz w:val="20"/>
                                      </w:rPr>
                                    </w:pPr>
                                    <w:r w:rsidRPr="008E2AC2">
                                      <w:rPr>
                                        <w:position w:val="-20"/>
                                      </w:rPr>
                                      <w:object w:dxaOrig="1719" w:dyaOrig="540" w14:anchorId="13D8A7C1">
                                        <v:shape id="_x0000_i1052" type="#_x0000_t75" style="width:86.25pt;height:27pt" o:ole="">
                                          <v:imagedata r:id="rId35" o:title=""/>
                                        </v:shape>
                                        <o:OLEObject Type="Embed" ProgID="Equation.DSMT4" ShapeID="_x0000_i1052" DrawAspect="Content" ObjectID="_1685733286" r:id="rId36"/>
                                      </w:object>
                                    </w:r>
                                    <w:r w:rsidRPr="008E2AC2">
                                      <w:rPr>
                                        <w:position w:val="-20"/>
                                      </w:rPr>
                                      <w:object w:dxaOrig="1620" w:dyaOrig="540" w14:anchorId="79A84E8F">
                                        <v:shape id="_x0000_i1054" type="#_x0000_t75" style="width:81pt;height:27pt" o:ole="">
                                          <v:imagedata r:id="rId37" o:title=""/>
                                        </v:shape>
                                        <o:OLEObject Type="Embed" ProgID="Equation.DSMT4" ShapeID="_x0000_i1054" DrawAspect="Content" ObjectID="_1685733287" r:id="rId38"/>
                                      </w:object>
                                    </w:r>
                                  </w:p>
                                  <w:p w14:paraId="4DB1AE16" w14:textId="77777777" w:rsidR="00BF1944" w:rsidRPr="00BF1944" w:rsidRDefault="00BF1944" w:rsidP="00BF1944">
                                    <w:pPr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67A7737" w14:textId="77777777" w:rsidR="00BF1944" w:rsidRPr="009C1218" w:rsidRDefault="00BF1944" w:rsidP="00BF1944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  <w:p w14:paraId="475992E2" w14:textId="60C48A6C" w:rsidR="005975C8" w:rsidRPr="009C1218" w:rsidRDefault="005975C8" w:rsidP="00DA5956">
                              <w:pPr>
                                <w:spacing w:before="60" w:after="60"/>
                                <w:ind w:hanging="418"/>
                                <w:jc w:val="both"/>
                                <w:rPr>
                                  <w:rFonts w:ascii="Chu Van An" w:eastAsia="Times New Roman" w:hAnsi="Chu Van An"/>
                                  <w:b/>
                                  <w:bCs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5264D233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0E0D02A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B9E825F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AFC4950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B9535FD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6450008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201EF392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E72F883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BB49693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A016F33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413E3A7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A113545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1354300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35833EA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9CC5479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ED19633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97C001D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461" name="Group 461"/>
                        <wpg:cNvGrpSpPr/>
                        <wpg:grpSpPr>
                          <a:xfrm>
                            <a:off x="-15" y="-48329"/>
                            <a:ext cx="1176980" cy="303256"/>
                            <a:chOff x="-15" y="-48329"/>
                            <a:chExt cx="1176980" cy="303256"/>
                          </a:xfrm>
                        </wpg:grpSpPr>
                        <wps:wsp>
                          <wps:cNvPr id="481" name="Rectangle: Folded Corner 481"/>
                          <wps:cNvSpPr/>
                          <wps:spPr>
                            <a:xfrm>
                              <a:off x="13524" y="10424"/>
                              <a:ext cx="1163441" cy="226997"/>
                            </a:xfrm>
                            <a:prstGeom prst="foldedCorner">
                              <a:avLst>
                                <a:gd name="adj" fmla="val 50000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483" name="TextBox 5"/>
                          <wps:cNvSpPr txBox="1"/>
                          <wps:spPr>
                            <a:xfrm>
                              <a:off x="-15" y="-48329"/>
                              <a:ext cx="1128717" cy="30325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244394" w14:textId="1E0331F6" w:rsidR="005975C8" w:rsidRDefault="005975C8" w:rsidP="00DA5956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>
                                  <w:rPr>
                                    <w:rFonts w:ascii="Yu Gothic Medium" w:eastAsia="Yu Gothic Medium" w:hAnsi="Yu Gothic Medium" w:cs="Chu Van An" w:hint="eastAsia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>➁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56B159" id="_x0000_s1075" style="width:511.9pt;height:694.5pt;mso-position-horizontal-relative:char;mso-position-vertical-relative:line" coordorigin=",-483" coordsize="65011,88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">
                <v:shape id="Rectangle: Diagonal Corners Rounded 460" o:spid="_x0000_s1076" style="position:absolute;width:65011;height:87718;visibility:visible;mso-wrap-style:square;v-text-anchor:middle" coordsize="6501130,87718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" adj="-11796480,,5400" path="m61566,l6328980,v95076,,172150,77074,172150,172150l6501130,8710256v,34002,-27564,61566,-61566,61566l172150,8771822c77074,8771822,,8694748,,8599672l,61566c,27564,27564,,61566,xe" fillcolor="#fefffb" strokecolor="#2f528f" strokeweight="1.5pt">
                  <v:fill color2="#7e37fd" rotate="t" focusposition=".5,.5" focussize="" colors="0 #fefffb;63570f white;1 #7e37fd" focus="100%" type="gradientRadial"/>
                  <v:stroke joinstyle="miter"/>
                  <v:formulas/>
                  <v:path arrowok="t" o:connecttype="custom" o:connectlocs="61566,0;6328980,0;6501130,172150;6501130,8710256;6439564,8771822;172150,8771822;0,8599672;0,61566;61566,0" o:connectangles="0,0,0,0,0,0,0,0,0" textboxrect="0,0,6501130,8771822"/>
                  <v:textbox>
                    <w:txbxContent>
                      <w:p w14:paraId="038FC7CC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56" w:lineRule="auto"/>
                          <w:rPr>
                            <w:rFonts w:ascii="Chu Van An" w:eastAsia="Times New Roman" w:hAnsi="Chu Van An"/>
                            <w:color w:val="000000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color w:val="000000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60BCB13" w14:textId="6648D256" w:rsidR="005975C8" w:rsidRPr="009C1218" w:rsidRDefault="002B665F" w:rsidP="00637C0C">
                        <w:pPr>
                          <w:spacing w:line="240" w:lineRule="auto"/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Yu Gothic" w:eastAsia="Yu Gothic" w:hAnsi="Yu Gothic" w:cs="Segoe UI Symbol" w:hint="eastAsia"/>
                            <w:b/>
                            <w:bCs/>
                            <w:color w:val="FF0000"/>
                            <w:kern w:val="24"/>
                            <w:sz w:val="24"/>
                            <w:szCs w:val="24"/>
                          </w:rPr>
                          <w:sym w:font="Wingdings" w:char="F0C4"/>
                        </w:r>
                        <w:r w:rsidR="005975C8" w:rsidRPr="009C1218">
                          <w:rPr>
                            <w:rFonts w:ascii="Segoe UI Symbol" w:eastAsia="Yu Gothic" w:hAnsi="Segoe UI Symbol" w:cs="Segoe UI Symbol"/>
                            <w:b/>
                            <w:bCs/>
                            <w:color w:val="FF0000"/>
                            <w:kern w:val="24"/>
                            <w:sz w:val="24"/>
                            <w:szCs w:val="24"/>
                          </w:rPr>
                          <w:t xml:space="preserve"> 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PT bậc hai đối với một hàm số lượng giác</w:t>
                        </w:r>
                      </w:p>
                      <w:p w14:paraId="7D7A794E" w14:textId="459C0B0F" w:rsidR="005975C8" w:rsidRPr="009C1218" w:rsidRDefault="00DB6506" w:rsidP="00637C0C">
                        <w:pPr>
                          <w:spacing w:line="240" w:lineRule="auto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color w:val="FF0000"/>
                            <w:sz w:val="24"/>
                            <w:szCs w:val="24"/>
                          </w:rPr>
                          <w:t>①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t>.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 Định nghĩa: </w:t>
                        </w:r>
                        <w:r w:rsidR="005975C8"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>P</w:t>
                        </w:r>
                        <w:r w:rsidR="008E3F8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>hương trình</w:t>
                        </w:r>
                        <w:r w:rsidR="005975C8"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bậc hai đối với một HSLG là PT có dạng: at</w:t>
                        </w:r>
                        <w:r w:rsidR="005975C8"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="005975C8"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+ bt + c = 0; </w:t>
                        </w:r>
                      </w:p>
                      <w:p w14:paraId="5E8CAAA2" w14:textId="77777777" w:rsidR="005975C8" w:rsidRPr="009C1218" w:rsidRDefault="005975C8" w:rsidP="00637C0C">
                        <w:pPr>
                          <w:spacing w:line="240" w:lineRule="auto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trong đó a, b, c là các hằng số (a </w:t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sym w:font="Symbol" w:char="F0B9"/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0), t là một HSLG.</w:t>
                        </w:r>
                      </w:p>
                      <w:p w14:paraId="557AE816" w14:textId="77777777" w:rsidR="005975C8" w:rsidRPr="009C1218" w:rsidRDefault="005975C8" w:rsidP="00637C0C">
                        <w:pPr>
                          <w:spacing w:line="240" w:lineRule="auto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b/>
                            <w:iCs/>
                            <w:color w:val="C00000"/>
                            <w:sz w:val="24"/>
                            <w:szCs w:val="24"/>
                          </w:rPr>
                          <w:sym w:font="Wingdings 2" w:char="F0B3"/>
                        </w:r>
                        <w:r w:rsidRPr="009C1218">
                          <w:rPr>
                            <w:rFonts w:ascii="Chu Van An" w:hAnsi="Chu Van An" w:cs="Chu Van An"/>
                            <w:b/>
                            <w:i/>
                            <w:color w:val="0000CC"/>
                            <w:sz w:val="24"/>
                            <w:szCs w:val="24"/>
                          </w:rPr>
                          <w:t>Ví dụ :</w:t>
                        </w:r>
                      </w:p>
                      <w:p w14:paraId="672668A9" w14:textId="77777777" w:rsidR="005975C8" w:rsidRPr="009C1218" w:rsidRDefault="005975C8" w:rsidP="00637C0C">
                        <w:pPr>
                          <w:spacing w:line="240" w:lineRule="auto"/>
                          <w:ind w:firstLine="720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a) 2sin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x + 3sinx – 2 = 0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  <w:t>b) 3cos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x – 5cosx + 2 = 0</w:t>
                        </w:r>
                      </w:p>
                      <w:p w14:paraId="4789FEF9" w14:textId="77777777" w:rsidR="005975C8" w:rsidRPr="009C1218" w:rsidRDefault="005975C8" w:rsidP="00637C0C">
                        <w:pPr>
                          <w:spacing w:line="240" w:lineRule="auto"/>
                          <w:ind w:firstLine="720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c) 3tan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x – 2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3</m:t>
                              </m:r>
                            </m:e>
                          </m:rad>
                        </m:oMath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tanx + 3 = 0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ab/>
                          <w:t>d) 3cot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x – 5cotx – 7 = 0</w:t>
                        </w:r>
                      </w:p>
                      <w:p w14:paraId="14077FA9" w14:textId="22CB3F68" w:rsidR="005975C8" w:rsidRPr="009C1218" w:rsidRDefault="00DB6506" w:rsidP="00637C0C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color w:val="FF0000"/>
                            <w:sz w:val="24"/>
                            <w:szCs w:val="24"/>
                          </w:rPr>
                          <w:t>②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t xml:space="preserve">. 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Cách giải</w:t>
                        </w:r>
                      </w:p>
                      <w:p w14:paraId="7EB92AC4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>Đặt t = sinx (cosx, tanx, cotx)</w:t>
                        </w:r>
                      </w:p>
                      <w:p w14:paraId="20AAA022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>Đưa về PT: at</w:t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+ bt + c = 0</w:t>
                        </w:r>
                      </w:p>
                      <w:p w14:paraId="4CCE06CD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Chú ý: Nếu đặt t = sinx (cosx) thì cần có điều kiện –1 </w:t>
                        </w:r>
                        <w:r w:rsidRPr="009C1218">
                          <w:rPr>
                            <w:sz w:val="24"/>
                            <w:szCs w:val="24"/>
                          </w:rPr>
                          <w:sym w:font="Symbol" w:char="F0A3"/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t </w:t>
                        </w:r>
                        <w:r w:rsidRPr="009C1218">
                          <w:rPr>
                            <w:sz w:val="24"/>
                            <w:szCs w:val="24"/>
                          </w:rPr>
                          <w:sym w:font="Symbol" w:char="F0A3"/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1</w:t>
                        </w:r>
                      </w:p>
                      <w:p w14:paraId="16E7C722" w14:textId="688C3161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2sin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x + 3sinx – 2 = 0</w:t>
                        </w:r>
                        <w:r w:rsidR="005B5AAE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</w:t>
                        </w:r>
                        <w:r w:rsidRPr="009C1218">
                          <w:rPr>
                            <w:sz w:val="24"/>
                            <w:szCs w:val="24"/>
                          </w:rPr>
                          <w:sym w:font="Symbol" w:char="F0DB"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m>
                                <m:mPr>
                                  <m:plcHide m:val="1"/>
                                  <m:mcs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t=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sin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 xml:space="preserve">     -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≤t≤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t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t-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=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d>
                        </m:oMath>
                      </w:p>
                      <w:p w14:paraId="54CF22F7" w14:textId="654F4189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3cos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>x – 5cosx + 2 = 0</w:t>
                        </w:r>
                        <w:r w:rsidR="005B5AAE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</w:t>
                        </w:r>
                        <w:r w:rsidRPr="009C1218">
                          <w:rPr>
                            <w:sz w:val="24"/>
                            <w:szCs w:val="24"/>
                          </w:rPr>
                          <w:sym w:font="Symbol" w:char="F0DB"/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m>
                                <m:mPr>
                                  <m:plcHide m:val="1"/>
                                  <m:mcs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t=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cos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 xml:space="preserve">    -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≤t≤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t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-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5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t+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=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d>
                        </m:oMath>
                      </w:p>
                      <w:p w14:paraId="297D3FBD" w14:textId="77777777" w:rsidR="005975C8" w:rsidRPr="009C1218" w:rsidRDefault="00661811" w:rsidP="00D62C9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m>
                                <m:mPr>
                                  <m:plcHide m:val="1"/>
                                  <m:mcs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t=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tan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x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t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-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3</m:t>
                                        </m:r>
                                      </m:e>
                                    </m:rad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t+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=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d>
                        </m:oMath>
                      </w:p>
                      <w:p w14:paraId="4502FF9D" w14:textId="77777777" w:rsidR="005975C8" w:rsidRPr="009C1218" w:rsidRDefault="00661811" w:rsidP="00D62C9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m>
                                <m:mPr>
                                  <m:plcHide m:val="1"/>
                                  <m:mcs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t=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cot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x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t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-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5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t-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7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=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d>
                        </m:oMath>
                      </w:p>
                      <w:p w14:paraId="1F150E97" w14:textId="3F634FBE" w:rsidR="005975C8" w:rsidRPr="009C1218" w:rsidRDefault="00DB6506" w:rsidP="00637C0C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color w:val="FF0000"/>
                            <w:sz w:val="24"/>
                            <w:szCs w:val="24"/>
                          </w:rPr>
                          <w:t>③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t xml:space="preserve">. 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Bài tập áp dụng: </w:t>
                        </w:r>
                      </w:p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dashSmallGap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877"/>
                          <w:gridCol w:w="4900"/>
                        </w:tblGrid>
                        <w:tr w:rsidR="005975C8" w:rsidRPr="009C1218" w14:paraId="6F28B874" w14:textId="77777777" w:rsidTr="005975C8">
                          <w:trPr>
                            <w:trHeight w:val="2814"/>
                          </w:trPr>
                          <w:tc>
                            <w:tcPr>
                              <w:tcW w:w="4915" w:type="dxa"/>
                            </w:tcPr>
                            <w:p w14:paraId="05DD878F" w14:textId="77777777" w:rsidR="005975C8" w:rsidRPr="009C1218" w:rsidRDefault="005975C8" w:rsidP="00637C0C">
                              <w:p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Giải các phương trình sau:</w:t>
                              </w:r>
                            </w:p>
                            <w:p w14:paraId="1EA61E1E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spacing w:line="36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2si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sup>
                                </m:sSup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+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e>
                                </m:ra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sin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=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0</m:t>
                                </m:r>
                              </m:oMath>
                            </w:p>
                            <w:p w14:paraId="65DE1BF8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spacing w:line="36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2cos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x – 3cosx + 1 = 0</w:t>
                              </w:r>
                            </w:p>
                            <w:p w14:paraId="14E3E658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spacing w:line="36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cos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x + sinx + 1 = 0</w:t>
                              </w:r>
                            </w:p>
                            <w:p w14:paraId="06086B01" w14:textId="77777777" w:rsidR="005975C8" w:rsidRPr="009C1218" w:rsidRDefault="00661811" w:rsidP="00D62C9A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spacing w:line="36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  <w:r w:rsidR="005975C8"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tan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x – (1 +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  <w:r w:rsidR="005975C8"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)tanx + 1=0</w:t>
                              </w:r>
                            </w:p>
                            <w:p w14:paraId="0BFDBF36" w14:textId="77777777" w:rsidR="005975C8" w:rsidRPr="009C1218" w:rsidRDefault="005975C8" w:rsidP="00637C0C">
                              <w:p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4916" w:type="dxa"/>
                            </w:tcPr>
                            <w:p w14:paraId="209D36C9" w14:textId="77777777" w:rsidR="005975C8" w:rsidRPr="009C1218" w:rsidRDefault="005975C8" w:rsidP="00637C0C">
                              <w:pPr>
                                <w:jc w:val="center"/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0000CC"/>
                                  <w:sz w:val="24"/>
                                  <w:szCs w:val="24"/>
                                </w:rPr>
                                <w:t>Hướng dẫn giải:</w:t>
                              </w:r>
                            </w:p>
                            <w:p w14:paraId="4A4B9163" w14:textId="77777777" w:rsidR="005975C8" w:rsidRPr="009C1218" w:rsidRDefault="005975C8" w:rsidP="00637C0C">
                              <w:pPr>
                                <w:jc w:val="center"/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</w:p>
                            <w:p w14:paraId="50157109" w14:textId="77777777" w:rsidR="005975C8" w:rsidRPr="009C1218" w:rsidRDefault="00661811" w:rsidP="00D62C9A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sin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x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2</m:t>
                                              </m:r>
                                            </m:den>
                                          </m:f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 xml:space="preserve">    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≤t≤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t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+</m:t>
                                          </m:r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2</m:t>
                                              </m:r>
                                            </m:e>
                                          </m:rad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w:p>
                            <w:p w14:paraId="619E3997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cos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x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 xml:space="preserve">   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≤t≤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t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t+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w:p>
                            <w:p w14:paraId="0E142F19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sin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x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 xml:space="preserve">    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≤t≤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-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t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+t+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w:p>
                            <w:p w14:paraId="375F925F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4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tan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x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3</m:t>
                                              </m:r>
                                            </m:e>
                                          </m:rad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t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-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(1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+</m:t>
                                          </m:r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24"/>
                                                  <w:szCs w:val="24"/>
                                                </w:rPr>
                                                <m:t>3</m:t>
                                              </m:r>
                                            </m:e>
                                          </m:rad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)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t+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0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w:p>
                            <w:p w14:paraId="687F1A81" w14:textId="77777777" w:rsidR="005975C8" w:rsidRPr="009C1218" w:rsidRDefault="005975C8" w:rsidP="00637C0C">
                              <w:p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415B25C3" w14:textId="760770AC" w:rsidR="00BF1944" w:rsidRDefault="005975C8" w:rsidP="00BF1944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b/>
                            <w:bCs/>
                            <w:color w:val="000000"/>
                            <w:kern w:val="24"/>
                            <w:sz w:val="24"/>
                            <w:szCs w:val="24"/>
                          </w:rPr>
                          <w:t> </w:t>
                        </w:r>
                        <w:r w:rsidR="00BF1944">
                          <w:rPr>
                            <w:rFonts w:ascii="Cambria Math" w:hAnsi="Cambria Math" w:cs="Chu Van An"/>
                            <w:b/>
                            <w:color w:val="FF0000"/>
                            <w:sz w:val="24"/>
                            <w:szCs w:val="24"/>
                          </w:rPr>
                          <w:t>④</w:t>
                        </w:r>
                        <w:r w:rsidR="00BF1944" w:rsidRPr="009C1218"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t xml:space="preserve">. </w:t>
                        </w:r>
                        <w:r w:rsidR="00BF1944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Ghi nhớ công thức biến  đổi cơ bản</w:t>
                        </w:r>
                        <w:r w:rsidR="00BF1944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: </w:t>
                        </w:r>
                      </w:p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dashSmallGap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882"/>
                          <w:gridCol w:w="4849"/>
                        </w:tblGrid>
                        <w:tr w:rsidR="00BF1944" w:rsidRPr="009C1218" w14:paraId="3470608D" w14:textId="77777777" w:rsidTr="00997A01">
                          <w:trPr>
                            <w:trHeight w:val="2560"/>
                          </w:trPr>
                          <w:tc>
                            <w:tcPr>
                              <w:tcW w:w="4882" w:type="dxa"/>
                            </w:tcPr>
                            <w:p w14:paraId="59C6BA42" w14:textId="2A024FE8" w:rsidR="00491476" w:rsidRDefault="00997A01" w:rsidP="00491476">
                              <w:pPr>
                                <w:shd w:val="clear" w:color="auto" w:fill="FFFFFF"/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</w:pP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="00491476"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lang w:val="pt-BR"/>
                                </w:rPr>
                                <w:t>1.</w:t>
                              </w:r>
                              <w:r w:rsidR="00491476"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position w:val="-6"/>
                                  <w:sz w:val="20"/>
                                  <w:lang w:val="pt-BR"/>
                                </w:rPr>
                                <w:object w:dxaOrig="1480" w:dyaOrig="320" w14:anchorId="5D95601E">
                                  <v:shape id="_x0000_i1026" type="#_x0000_t75" style="width:74.25pt;height:15.75pt" o:ole="">
                                    <v:imagedata r:id="rId9" o:title=""/>
                                  </v:shape>
                                  <o:OLEObject Type="Embed" ProgID="Equation.DSMT4" ShapeID="_x0000_i1026" DrawAspect="Content" ObjectID="_1685733273" r:id="rId39"/>
                                </w:object>
                              </w:r>
                              <w:r w:rsidR="00491476"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      </w:t>
                              </w:r>
                              <w:r w:rsidR="00491476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="00491476"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  </w:t>
                              </w:r>
                              <w:r w:rsidR="00491476"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lang w:val="pt-BR"/>
                                </w:rPr>
                                <w:t>2.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position w:val="-6"/>
                                  <w:sz w:val="20"/>
                                  <w:lang w:val="pt-BR"/>
                                </w:rPr>
                                <w:object w:dxaOrig="1480" w:dyaOrig="320" w14:anchorId="6C0156A9">
                                  <v:shape id="_x0000_i1028" type="#_x0000_t75" style="width:74.25pt;height:15.75pt" o:ole="">
                                    <v:imagedata r:id="rId11" o:title=""/>
                                  </v:shape>
                                  <o:OLEObject Type="Embed" ProgID="Equation.DSMT4" ShapeID="_x0000_i1028" DrawAspect="Content" ObjectID="_1685733274" r:id="rId40"/>
                                </w:object>
                              </w:r>
                              <w:r w:rsidR="00491476"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                </w:t>
                              </w:r>
                            </w:p>
                            <w:p w14:paraId="58667479" w14:textId="78938E4D" w:rsidR="00491476" w:rsidRDefault="00491476" w:rsidP="00491476">
                              <w:pPr>
                                <w:shd w:val="clear" w:color="auto" w:fill="FFFFFF"/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</w:pPr>
                              <w:r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lang w:val="pt-BR"/>
                                </w:rPr>
                                <w:t>3.</w:t>
                              </w: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="00997A01" w:rsidRPr="008E2AC2">
                                <w:rPr>
                                  <w:rFonts w:ascii="Chu Van An" w:hAnsi="Chu Van An" w:cs="Chu Van An"/>
                                  <w:position w:val="-6"/>
                                  <w:sz w:val="20"/>
                                  <w:lang w:val="pt-BR"/>
                                </w:rPr>
                                <w:object w:dxaOrig="1480" w:dyaOrig="320" w14:anchorId="0F7D31B7">
                                  <v:shape id="_x0000_i1030" type="#_x0000_t75" style="width:74.25pt;height:15.75pt" o:ole="">
                                    <v:imagedata r:id="rId13" o:title=""/>
                                  </v:shape>
                                  <o:OLEObject Type="Embed" ProgID="Equation.DSMT4" ShapeID="_x0000_i1030" DrawAspect="Content" ObjectID="_1685733275" r:id="rId41"/>
                                </w:object>
                              </w: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  <w:lang w:val="pt-BR"/>
                                </w:rPr>
                                <w:t xml:space="preserve">       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lang w:val="pt-BR"/>
                                </w:rPr>
                                <w:t>4.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position w:val="-6"/>
                                  <w:sz w:val="20"/>
                                  <w:lang w:val="pt-BR"/>
                                </w:rPr>
                                <w:object w:dxaOrig="1160" w:dyaOrig="240" w14:anchorId="6D1DF148">
                                  <v:shape id="_x0000_i1032" type="#_x0000_t75" style="width:57.75pt;height:12pt" o:ole="">
                                    <v:imagedata r:id="rId15" o:title=""/>
                                  </v:shape>
                                  <o:OLEObject Type="Embed" ProgID="Equation.DSMT4" ShapeID="_x0000_i1032" DrawAspect="Content" ObjectID="_1685733276" r:id="rId42"/>
                                </w:objec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               </w:t>
                              </w:r>
                            </w:p>
                            <w:p w14:paraId="490067E6" w14:textId="35C0334D" w:rsidR="00491476" w:rsidRPr="008E2AC2" w:rsidRDefault="00491476" w:rsidP="00491476">
                              <w:pPr>
                                <w:shd w:val="clear" w:color="auto" w:fill="FFFFFF"/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</w:pPr>
                              <w:r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lang w:val="pt-BR"/>
                                </w:rPr>
                                <w:t>5.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position w:val="-24"/>
                                  <w:sz w:val="20"/>
                                  <w:lang w:val="pt-BR"/>
                                </w:rPr>
                                <w:object w:dxaOrig="1540" w:dyaOrig="580" w14:anchorId="30BE5A22">
                                  <v:shape id="_x0000_i1034" type="#_x0000_t75" style="width:77.25pt;height:29.25pt" o:ole="">
                                    <v:imagedata r:id="rId17" o:title=""/>
                                  </v:shape>
                                  <o:OLEObject Type="Embed" ProgID="Equation.DSMT4" ShapeID="_x0000_i1034" DrawAspect="Content" ObjectID="_1685733277" r:id="rId43"/>
                                </w:objec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 </w:t>
                              </w:r>
                              <w:r w:rsidR="00997A01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sz w:val="20"/>
                                  <w:lang w:val="pt-BR"/>
                                </w:rPr>
                                <w:t xml:space="preserve">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lang w:val="pt-BR"/>
                                </w:rPr>
                                <w:t xml:space="preserve">6.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position w:val="-24"/>
                                  <w:sz w:val="20"/>
                                  <w:lang w:val="pt-BR"/>
                                </w:rPr>
                                <w:object w:dxaOrig="1500" w:dyaOrig="580" w14:anchorId="11949150">
                                  <v:shape id="_x0000_i1036" type="#_x0000_t75" style="width:75pt;height:29.25pt" o:ole="">
                                    <v:imagedata r:id="rId19" o:title=""/>
                                  </v:shape>
                                  <o:OLEObject Type="Embed" ProgID="Equation.DSMT4" ShapeID="_x0000_i1036" DrawAspect="Content" ObjectID="_1685733278" r:id="rId44"/>
                                </w:object>
                              </w:r>
                            </w:p>
                            <w:p w14:paraId="711213FA" w14:textId="77777777" w:rsidR="00491476" w:rsidRDefault="00491476" w:rsidP="00491476">
                              <w:pPr>
                                <w:shd w:val="clear" w:color="auto" w:fill="FFFFFF"/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</w:pPr>
                            </w:p>
                            <w:p w14:paraId="2640CFC1" w14:textId="73B5BB45" w:rsidR="00491476" w:rsidRDefault="00491476" w:rsidP="00491476">
                              <w:pPr>
                                <w:shd w:val="clear" w:color="auto" w:fill="FFFFFF"/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  <w:t>7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  <w:t xml:space="preserve">.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position w:val="-6"/>
                                  <w:sz w:val="20"/>
                                </w:rPr>
                                <w:object w:dxaOrig="1700" w:dyaOrig="240" w14:anchorId="31DB6946">
                                  <v:shape id="_x0000_i1038" type="#_x0000_t75" style="width:84.75pt;height:12pt" o:ole="">
                                    <v:imagedata r:id="rId21" o:title=""/>
                                  </v:shape>
                                  <o:OLEObject Type="Embed" ProgID="Equation.DSMT4" ShapeID="_x0000_i1038" DrawAspect="Content" ObjectID="_1685733279" r:id="rId45"/>
                                </w:objec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  <w:t xml:space="preserve">   </w:t>
                              </w:r>
                            </w:p>
                            <w:p w14:paraId="5027A880" w14:textId="73ECCECB" w:rsidR="00491476" w:rsidRPr="008E2AC2" w:rsidRDefault="00491476" w:rsidP="00491476">
                              <w:pPr>
                                <w:shd w:val="clear" w:color="auto" w:fill="FFFFFF"/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  <w:t>8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  <w:t xml:space="preserve">.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position w:val="-6"/>
                                  <w:sz w:val="20"/>
                                </w:rPr>
                                <w:object w:dxaOrig="3960" w:dyaOrig="320" w14:anchorId="496277D9">
                                  <v:shape id="_x0000_i1040" type="#_x0000_t75" style="width:198pt;height:15.75pt" o:ole="">
                                    <v:imagedata r:id="rId23" o:title=""/>
                                  </v:shape>
                                  <o:OLEObject Type="Embed" ProgID="Equation.DSMT4" ShapeID="_x0000_i1040" DrawAspect="Content" ObjectID="_1685733280" r:id="rId46"/>
                                </w:object>
                              </w:r>
                            </w:p>
                            <w:p w14:paraId="4E4E1020" w14:textId="38FEA2D2" w:rsidR="00BF1944" w:rsidRPr="00BF1944" w:rsidRDefault="00491476" w:rsidP="00997A01">
                              <w:pPr>
                                <w:shd w:val="clear" w:color="auto" w:fill="FFFFFF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  <w:t>9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  <w:t xml:space="preserve">. </w: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position w:val="-24"/>
                                  <w:sz w:val="20"/>
                                </w:rPr>
                                <w:object w:dxaOrig="1560" w:dyaOrig="580" w14:anchorId="619C9C5E">
                                  <v:shape id="_x0000_i1042" type="#_x0000_t75" style="width:78pt;height:29.25pt" o:ole="">
                                    <v:imagedata r:id="rId25" o:title=""/>
                                  </v:shape>
                                  <o:OLEObject Type="Embed" ProgID="Equation.DSMT4" ShapeID="_x0000_i1042" DrawAspect="Content" ObjectID="_1685733281" r:id="rId47"/>
                                </w:object>
                              </w:r>
                            </w:p>
                          </w:tc>
                          <w:tc>
                            <w:tcPr>
                              <w:tcW w:w="4849" w:type="dxa"/>
                            </w:tcPr>
                            <w:p w14:paraId="48DAADAC" w14:textId="1A54488C" w:rsidR="00BF1944" w:rsidRPr="00997A01" w:rsidRDefault="00BF1944" w:rsidP="00D62C9A">
                              <w:pPr>
                                <w:pStyle w:val="ListParagraph"/>
                                <w:numPr>
                                  <w:ilvl w:val="0"/>
                                  <w:numId w:val="18"/>
                                </w:numPr>
                                <w:shd w:val="clear" w:color="auto" w:fill="FFFFFF"/>
                                <w:rPr>
                                  <w:rFonts w:ascii="Chu Van An" w:hAnsi="Chu Van An" w:cs="Chu Van An"/>
                                  <w:sz w:val="20"/>
                                </w:rPr>
                              </w:pPr>
                              <w:r w:rsidRPr="008E2AC2">
                                <w:rPr>
                                  <w:position w:val="-14"/>
                                </w:rPr>
                                <w:object w:dxaOrig="2360" w:dyaOrig="440" w14:anchorId="78586C23">
                                  <v:shape id="_x0000_i1044" type="#_x0000_t75" style="width:117.75pt;height:21.75pt" o:ole="">
                                    <v:imagedata r:id="rId27" o:title=""/>
                                  </v:shape>
                                  <o:OLEObject Type="Embed" ProgID="Equation.DSMT4" ShapeID="_x0000_i1044" DrawAspect="Content" ObjectID="_1685733282" r:id="rId48"/>
                                </w:object>
                              </w:r>
                            </w:p>
                            <w:p w14:paraId="084584B7" w14:textId="7C2A7039" w:rsidR="00BF1944" w:rsidRPr="00997A01" w:rsidRDefault="00491476" w:rsidP="00D62C9A">
                              <w:pPr>
                                <w:pStyle w:val="ListParagraph"/>
                                <w:numPr>
                                  <w:ilvl w:val="0"/>
                                  <w:numId w:val="18"/>
                                </w:numPr>
                                <w:shd w:val="clear" w:color="auto" w:fill="FFFFFF"/>
                                <w:rPr>
                                  <w:rFonts w:ascii="Chu Van An" w:hAnsi="Chu Van An" w:cs="Chu Van An"/>
                                  <w:b/>
                                  <w:sz w:val="20"/>
                                </w:rPr>
                              </w:pPr>
                              <w:r w:rsidRPr="008E2AC2">
                                <w:rPr>
                                  <w:position w:val="-20"/>
                                </w:rPr>
                                <w:object w:dxaOrig="2220" w:dyaOrig="540" w14:anchorId="0DB9397C">
                                  <v:shape id="_x0000_i1046" type="#_x0000_t75" style="width:111pt;height:27pt" o:ole="">
                                    <v:imagedata r:id="rId29" o:title=""/>
                                  </v:shape>
                                  <o:OLEObject Type="Embed" ProgID="Equation.DSMT4" ShapeID="_x0000_i1046" DrawAspect="Content" ObjectID="_1685733283" r:id="rId49"/>
                                </w:object>
                              </w:r>
                            </w:p>
                            <w:p w14:paraId="6E01232A" w14:textId="2E6FF49C" w:rsidR="00BF1944" w:rsidRPr="00997A01" w:rsidRDefault="00BF1944" w:rsidP="00D62C9A">
                              <w:pPr>
                                <w:pStyle w:val="ListParagraph"/>
                                <w:numPr>
                                  <w:ilvl w:val="0"/>
                                  <w:numId w:val="18"/>
                                </w:numPr>
                                <w:shd w:val="clear" w:color="auto" w:fill="FFFFFF"/>
                                <w:rPr>
                                  <w:rFonts w:ascii="Chu Van An" w:hAnsi="Chu Van An" w:cs="Chu Van An"/>
                                  <w:sz w:val="20"/>
                                </w:rPr>
                              </w:pPr>
                              <w:r w:rsidRPr="008E2AC2">
                                <w:rPr>
                                  <w:position w:val="-8"/>
                                </w:rPr>
                                <w:object w:dxaOrig="1740" w:dyaOrig="340" w14:anchorId="3A50AF19">
                                  <v:shape id="_x0000_i1048" type="#_x0000_t75" style="width:87pt;height:17.25pt" o:ole="">
                                    <v:imagedata r:id="rId31" o:title=""/>
                                  </v:shape>
                                  <o:OLEObject Type="Embed" ProgID="Equation.DSMT4" ShapeID="_x0000_i1048" DrawAspect="Content" ObjectID="_1685733284" r:id="rId50"/>
                                </w:object>
                              </w:r>
                              <w:r w:rsidRPr="008E2AC2">
                                <w:rPr>
                                  <w:position w:val="-6"/>
                                </w:rPr>
                                <w:object w:dxaOrig="1719" w:dyaOrig="320" w14:anchorId="445A23F1">
                                  <v:shape id="_x0000_i1050" type="#_x0000_t75" style="width:86.25pt;height:15.75pt" o:ole="">
                                    <v:imagedata r:id="rId33" o:title=""/>
                                  </v:shape>
                                  <o:OLEObject Type="Embed" ProgID="Equation.DSMT4" ShapeID="_x0000_i1050" DrawAspect="Content" ObjectID="_1685733285" r:id="rId51"/>
                                </w:object>
                              </w:r>
                              <w:r w:rsidRPr="00997A01">
                                <w:rPr>
                                  <w:rFonts w:ascii="Chu Van An" w:hAnsi="Chu Van An" w:cs="Chu Van An"/>
                                  <w:sz w:val="20"/>
                                </w:rPr>
                                <w:t>.</w:t>
                              </w:r>
                            </w:p>
                            <w:p w14:paraId="3CAEF56C" w14:textId="1807BEAB" w:rsidR="00BF1944" w:rsidRPr="00997A01" w:rsidRDefault="00BF1944" w:rsidP="00D62C9A">
                              <w:pPr>
                                <w:pStyle w:val="ListParagraph"/>
                                <w:numPr>
                                  <w:ilvl w:val="0"/>
                                  <w:numId w:val="18"/>
                                </w:numPr>
                                <w:shd w:val="clear" w:color="auto" w:fill="FFFFFF"/>
                                <w:rPr>
                                  <w:rFonts w:ascii="Chu Van An" w:hAnsi="Chu Van An" w:cs="Chu Van An"/>
                                  <w:sz w:val="20"/>
                                </w:rPr>
                              </w:pPr>
                              <w:r w:rsidRPr="008E2AC2">
                                <w:rPr>
                                  <w:position w:val="-20"/>
                                </w:rPr>
                                <w:object w:dxaOrig="1719" w:dyaOrig="540" w14:anchorId="13D8A7C1">
                                  <v:shape id="_x0000_i1052" type="#_x0000_t75" style="width:86.25pt;height:27pt" o:ole="">
                                    <v:imagedata r:id="rId35" o:title=""/>
                                  </v:shape>
                                  <o:OLEObject Type="Embed" ProgID="Equation.DSMT4" ShapeID="_x0000_i1052" DrawAspect="Content" ObjectID="_1685733286" r:id="rId52"/>
                                </w:object>
                              </w:r>
                              <w:r w:rsidRPr="008E2AC2">
                                <w:rPr>
                                  <w:position w:val="-20"/>
                                </w:rPr>
                                <w:object w:dxaOrig="1620" w:dyaOrig="540" w14:anchorId="79A84E8F">
                                  <v:shape id="_x0000_i1054" type="#_x0000_t75" style="width:81pt;height:27pt" o:ole="">
                                    <v:imagedata r:id="rId37" o:title=""/>
                                  </v:shape>
                                  <o:OLEObject Type="Embed" ProgID="Equation.DSMT4" ShapeID="_x0000_i1054" DrawAspect="Content" ObjectID="_1685733287" r:id="rId53"/>
                                </w:object>
                              </w:r>
                            </w:p>
                            <w:p w14:paraId="4DB1AE16" w14:textId="77777777" w:rsidR="00BF1944" w:rsidRPr="00BF1944" w:rsidRDefault="00BF1944" w:rsidP="00BF1944">
                              <w:pPr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167A7737" w14:textId="77777777" w:rsidR="00BF1944" w:rsidRPr="009C1218" w:rsidRDefault="00BF1944" w:rsidP="00BF1944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</w:p>
                      <w:p w14:paraId="475992E2" w14:textId="60C48A6C" w:rsidR="005975C8" w:rsidRPr="009C1218" w:rsidRDefault="005975C8" w:rsidP="00DA5956">
                        <w:pPr>
                          <w:spacing w:before="60" w:after="60"/>
                          <w:ind w:hanging="418"/>
                          <w:jc w:val="both"/>
                          <w:rPr>
                            <w:rFonts w:ascii="Chu Van An" w:eastAsia="Times New Roman" w:hAnsi="Chu Van An"/>
                            <w:b/>
                            <w:bCs/>
                            <w:color w:val="000000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5264D233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0E0D02A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B9E825F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AFC4950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B9535FD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6450008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201EF392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E72F883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BB49693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A016F33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413E3A7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A113545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1354300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35833EA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9CC5479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ED19633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97C001D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461" o:spid="_x0000_s1077" style="position:absolute;top:-483;width:11769;height:3032" coordorigin=",-483" coordsize="11769,3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<v:shape id="Rectangle: Folded Corner 481" o:spid="_x0000_s1078" type="#_x0000_t65" style="position:absolute;left:135;top:104;width:11634;height:2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" adj="10800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9" type="#_x0000_t202" style="position:absolute;top:-483;width:11287;height:3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" filled="f" stroked="f">
                    <v:textbox>
                      <w:txbxContent>
                        <w:p w14:paraId="11244394" w14:textId="1E0331F6" w:rsidR="005975C8" w:rsidRDefault="005975C8" w:rsidP="00DA5956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>
                            <w:rPr>
                              <w:rFonts w:ascii="Yu Gothic Medium" w:eastAsia="Yu Gothic Medium" w:hAnsi="Yu Gothic Medium" w:cs="Chu Van An" w:hint="eastAsia"/>
                              <w:b/>
                              <w:bCs/>
                              <w:color w:val="0000CC"/>
                              <w:kern w:val="24"/>
                            </w:rPr>
                            <w:t>➁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6BFF906" w14:textId="0D8E27AB" w:rsidR="00EC5D1C" w:rsidRPr="00951817" w:rsidRDefault="00DA5956" w:rsidP="00951817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2194748F" wp14:editId="108BE524">
                <wp:extent cx="6501665" cy="8911086"/>
                <wp:effectExtent l="0" t="0" r="13970" b="23495"/>
                <wp:docPr id="491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1665" cy="8911086"/>
                          <a:chOff x="-15" y="-48329"/>
                          <a:chExt cx="6501665" cy="8911086"/>
                        </a:xfrm>
                      </wpg:grpSpPr>
                      <wps:wsp>
                        <wps:cNvPr id="492" name="Rectangle: Diagonal Corners Rounded 492"/>
                        <wps:cNvSpPr/>
                        <wps:spPr>
                          <a:xfrm>
                            <a:off x="0" y="-8"/>
                            <a:ext cx="6501650" cy="8862765"/>
                          </a:xfrm>
                          <a:prstGeom prst="round2DiagRect">
                            <a:avLst>
                              <a:gd name="adj1" fmla="val 947"/>
                              <a:gd name="adj2" fmla="val 2648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B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17C5B1B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56" w:lineRule="auto"/>
                                <w:rPr>
                                  <w:rFonts w:ascii="Chu Van An" w:eastAsia="Times New Roman" w:hAnsi="Chu Van A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5DFA8CF" w14:textId="203FFCC7" w:rsidR="005975C8" w:rsidRPr="009C1218" w:rsidRDefault="002B665F" w:rsidP="00A45D6D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egoe UI Symbol" w:eastAsia="Yu Gothic" w:hAnsi="Segoe UI Symbol" w:cs="Segoe UI Symbol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  <w:szCs w:val="24"/>
                                </w:rPr>
                                <w:sym w:font="Wingdings" w:char="F0C4"/>
                              </w:r>
                              <w:r w:rsidRPr="002B665F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P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hương trình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 bậc nhất đối với sinx và cosx</w:t>
                              </w:r>
                            </w:p>
                            <w:p w14:paraId="305BF520" w14:textId="0B4FC35A" w:rsidR="005975C8" w:rsidRPr="009C1218" w:rsidRDefault="00DB6506" w:rsidP="00A45D6D">
                              <w:pPr>
                                <w:spacing w:line="240" w:lineRule="auto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①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Công thức biến đổi biểu thức </w:t>
                              </w:r>
                              <w:r w:rsidR="005975C8" w:rsidRPr="002B665F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C00000"/>
                                  <w:sz w:val="24"/>
                                  <w:szCs w:val="24"/>
                                </w:rPr>
                                <w:t>asinx + bcosx</w:t>
                              </w:r>
                            </w:p>
                            <w:p w14:paraId="52D7A3FE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spacing w:line="240" w:lineRule="auto"/>
                                <w:ind w:hanging="153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sinx + cosx =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e>
                                </m:ra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</w:rPr>
                                  <m:t>sin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x+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π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e>
                                </m: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=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e>
                                </m:ra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</w:rPr>
                                  <m:t>cos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x-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π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e>
                                </m:d>
                              </m:oMath>
                            </w:p>
                            <w:p w14:paraId="35BB192C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spacing w:line="240" w:lineRule="auto"/>
                                <w:ind w:hanging="153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sinx – cosx =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e>
                                </m:ra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</w:rPr>
                                  <m:t>sin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x-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π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e>
                                </m: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= </w:t>
                              </w:r>
                              <m:oMath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</w:rPr>
                                  <m:t>-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e>
                                </m:ra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</w:rPr>
                                  <m:t>cos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x+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π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e>
                                </m:d>
                              </m:oMath>
                            </w:p>
                            <w:p w14:paraId="65C174EA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spacing w:line="240" w:lineRule="auto"/>
                                <w:ind w:hanging="153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>asinx+bcosx=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>.sin(x+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sym w:font="Symbol" w:char="F061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  <w:p w14:paraId="49AF1D3C" w14:textId="67A02D90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line="240" w:lineRule="auto"/>
                                <w:ind w:left="709" w:hanging="153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với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>cos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sym w:font="Symbol" w:char="F061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=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a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>,</w:t>
                              </w:r>
                              <w:r w:rsidR="002B665F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>sin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sym w:font="Symbol" w:char="F061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=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b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</m:oMath>
                            </w:p>
                            <w:p w14:paraId="5E0153AC" w14:textId="1B5BD17B" w:rsidR="005975C8" w:rsidRPr="009C1218" w:rsidRDefault="00DB6506" w:rsidP="00A45D6D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②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t>.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2B665F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P</w:t>
                              </w:r>
                              <w:r w:rsidR="002B665F" w:rsidRPr="009C1218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hương trình 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dạng asinx + bcosx = c</w:t>
                              </w:r>
                            </w:p>
                            <w:p w14:paraId="73F3D542" w14:textId="77777777" w:rsidR="005975C8" w:rsidRPr="009C1218" w:rsidRDefault="005975C8" w:rsidP="00A45D6D">
                              <w:pPr>
                                <w:pStyle w:val="ListParagraph"/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7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Nếu a = 0, b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sym w:font="Symbol" w:char="F0B9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 0 hoặc a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sym w:font="Symbol" w:char="F0B9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>0, b=0 thì đưa về PTLG cơ bản.</w:t>
                              </w:r>
                            </w:p>
                            <w:p w14:paraId="6C4934C4" w14:textId="77777777" w:rsidR="005975C8" w:rsidRPr="009C1218" w:rsidRDefault="005975C8" w:rsidP="00A45D6D">
                              <w:pPr>
                                <w:pStyle w:val="ListParagraph"/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7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Nếu a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sym w:font="Symbol" w:char="F0B9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 0, b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sym w:font="Symbol" w:char="F0B9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 0 thì dùng công thức biến đổi ở trên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>đưa về PTLG cơ bản.</w:t>
                              </w:r>
                            </w:p>
                            <w:p w14:paraId="4F7A43B4" w14:textId="77777777" w:rsidR="005975C8" w:rsidRPr="009C1218" w:rsidRDefault="005975C8" w:rsidP="00A45D6D">
                              <w:pPr>
                                <w:spacing w:line="360" w:lineRule="auto"/>
                                <w:ind w:left="57" w:right="-48" w:firstLine="663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7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  <w:t xml:space="preserve">Điều kiện có nghiệm: </w:t>
                              </w: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≥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w:p>
                            <w:p w14:paraId="20843E03" w14:textId="77777777" w:rsidR="005975C8" w:rsidRPr="009C1218" w:rsidRDefault="005975C8" w:rsidP="00A45D6D">
                              <w:pPr>
                                <w:spacing w:line="360" w:lineRule="auto"/>
                                <w:ind w:right="-48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  <w:lang w:val="vi-VN"/>
                                </w:rPr>
                                <w:sym w:font="Wingdings 2" w:char="F0B3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  <w:lang w:val="vi-VN"/>
                                </w:rPr>
                                <w:t>Cách giải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  <w:t xml:space="preserve">Chia hai vế của (1) cho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  <w:t>, ta được</w:t>
                              </w:r>
                            </w:p>
                            <w:p w14:paraId="0C4BC8F8" w14:textId="77777777" w:rsidR="005975C8" w:rsidRPr="009C1218" w:rsidRDefault="00661811" w:rsidP="00D62C9A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line="360" w:lineRule="auto"/>
                                <w:ind w:left="1134" w:right="-48" w:hanging="425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</w:p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⇔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a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sin</m:t>
                                </m:r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x+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b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cos</m:t>
                                </m:r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c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</m:oMath>
                            </w:p>
                            <w:p w14:paraId="52697755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line="360" w:lineRule="auto"/>
                                <w:ind w:left="1134" w:right="-48" w:hanging="425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  <w:t xml:space="preserve">Vì </w:t>
                              </w: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a</m:t>
                                            </m:r>
                                          </m:num>
                                          <m:den>
                                            <m:rad>
                                              <m:radPr>
                                                <m:degHide m:val="1"/>
                                                <m:ctrlP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</w:rPr>
                                                </m:ctrlPr>
                                              </m:radPr>
                                              <m:deg/>
                                              <m:e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  <w:lang w:val="vi-VN"/>
                                                      </w:rPr>
                                                      <m:t>a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  <w:lang w:val="vi-VN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  <m: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  <w:lang w:val="vi-VN"/>
                                                  </w:rPr>
                                                  <m:t>+</m:t>
                                                </m:r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  <w:lang w:val="vi-VN"/>
                                                      </w:rPr>
                                                      <m:t>b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  <w:lang w:val="vi-VN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</m:e>
                                            </m:rad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ad>
                                              <m:radPr>
                                                <m:degHide m:val="1"/>
                                                <m:ctrlP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</w:rPr>
                                                </m:ctrlPr>
                                              </m:radPr>
                                              <m:deg/>
                                              <m:e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  <w:lang w:val="vi-VN"/>
                                                      </w:rPr>
                                                      <m:t>a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  <w:lang w:val="vi-VN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  <m: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  <w:lang w:val="vi-VN"/>
                                                  </w:rPr>
                                                  <m:t>+</m:t>
                                                </m:r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  <w:lang w:val="vi-VN"/>
                                                      </w:rPr>
                                                      <m:t>b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 w:cs="Chu Van An"/>
                                                        <w:sz w:val="24"/>
                                                        <w:szCs w:val="24"/>
                                                        <w:lang w:val="vi-VN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</m:e>
                                            </m:rad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=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1</m:t>
                                </m:r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  <w:t xml:space="preserve"> nên ta đặt </w:t>
                              </w: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  <w:lang w:val="vi-VN"/>
                                            </w:rPr>
                                            <m:t>sin</m:t>
                                          </m:r>
                                          <m: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  <w:lang w:val="vi-VN"/>
                                            </w:rPr>
                                            <m:t>φ=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  <w:lang w:val="vi-VN"/>
                                                </w:rPr>
                                                <m:t>a</m:t>
                                              </m:r>
                                            </m:num>
                                            <m:den>
                                              <m:rad>
                                                <m:radPr>
                                                  <m:degHide m:val="1"/>
                                                  <m:ctrlPr>
                                                    <w:rPr>
                                                      <w:rFonts w:ascii="Cambria Math" w:hAnsi="Cambria Math" w:cs="Chu Van An"/>
                                                      <w:sz w:val="24"/>
                                                      <w:szCs w:val="24"/>
                                                    </w:rPr>
                                                  </m:ctrlPr>
                                                </m:radPr>
                                                <m:deg/>
                                                <m:e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  <w:lang w:val="vi-VN"/>
                                                        </w:rPr>
                                                        <m:t>a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  <w:lang w:val="vi-VN"/>
                                                        </w:rPr>
                                                        <m:t>2</m:t>
                                                      </m:r>
                                                    </m:sup>
                                                  </m:sSup>
                                                  <m:r>
                                                    <w:rPr>
                                                      <w:rFonts w:ascii="Cambria Math" w:hAnsi="Cambria Math" w:cs="Chu Van An"/>
                                                      <w:sz w:val="24"/>
                                                      <w:szCs w:val="24"/>
                                                      <w:lang w:val="vi-VN"/>
                                                    </w:rPr>
                                                    <m:t>+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  <w:lang w:val="vi-VN"/>
                                                        </w:rPr>
                                                        <m:t>b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  <w:lang w:val="vi-VN"/>
                                                        </w:rPr>
                                                        <m:t>2</m:t>
                                                      </m:r>
                                                    </m:sup>
                                                  </m:sSup>
                                                </m:e>
                                              </m:rad>
                                            </m:den>
                                          </m:f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  <w:lang w:val="vi-VN"/>
                                            </w:rPr>
                                            <m:t>cos</m:t>
                                          </m:r>
                                          <m: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  <w:lang w:val="vi-VN"/>
                                            </w:rPr>
                                            <m:t>φ=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  <w:lang w:val="vi-VN"/>
                                                </w:rPr>
                                                <m:t>b</m:t>
                                              </m:r>
                                            </m:num>
                                            <m:den>
                                              <m:rad>
                                                <m:radPr>
                                                  <m:degHide m:val="1"/>
                                                  <m:ctrlPr>
                                                    <w:rPr>
                                                      <w:rFonts w:ascii="Cambria Math" w:hAnsi="Cambria Math" w:cs="Chu Van An"/>
                                                      <w:sz w:val="24"/>
                                                      <w:szCs w:val="24"/>
                                                    </w:rPr>
                                                  </m:ctrlPr>
                                                </m:radPr>
                                                <m:deg/>
                                                <m:e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  <w:lang w:val="vi-VN"/>
                                                        </w:rPr>
                                                        <m:t>a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  <w:lang w:val="vi-VN"/>
                                                        </w:rPr>
                                                        <m:t>2</m:t>
                                                      </m:r>
                                                    </m:sup>
                                                  </m:sSup>
                                                  <m:r>
                                                    <w:rPr>
                                                      <w:rFonts w:ascii="Cambria Math" w:hAnsi="Cambria Math" w:cs="Chu Van An"/>
                                                      <w:sz w:val="24"/>
                                                      <w:szCs w:val="24"/>
                                                      <w:lang w:val="vi-VN"/>
                                                    </w:rPr>
                                                    <m:t>+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  <w:lang w:val="vi-VN"/>
                                                        </w:rPr>
                                                        <m:t>b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 w:cs="Chu Van An"/>
                                                          <w:sz w:val="24"/>
                                                          <w:szCs w:val="24"/>
                                                          <w:lang w:val="vi-VN"/>
                                                        </w:rPr>
                                                        <m:t>2</m:t>
                                                      </m:r>
                                                    </m:sup>
                                                  </m:sSup>
                                                </m:e>
                                              </m:rad>
                                            </m:den>
                                          </m:f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w:p>
                            <w:p w14:paraId="3313DC49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line="360" w:lineRule="auto"/>
                                <w:ind w:left="1134" w:right="-48" w:hanging="425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  <w:t>Phương trình trở thành:</w:t>
                              </w: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sin</m:t>
                                </m:r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sin</m:t>
                                </m:r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φ+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cos</m:t>
                                </m:r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x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cos</m:t>
                                </m:r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φ=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c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⇔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cos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x-φ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c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</m:oMath>
                            </w:p>
                            <w:p w14:paraId="1BF69F48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line="240" w:lineRule="auto"/>
                                <w:ind w:left="1134" w:hanging="425"/>
                                <w:jc w:val="both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  <w:t xml:space="preserve">Đặt </w:t>
                              </w: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cos</m:t>
                                </m:r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  <w:lang w:val="vi-VN"/>
                                  </w:rPr>
                                  <m:t>α=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c</m:t>
                                    </m:r>
                                  </m:num>
                                  <m:den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den>
                                </m:f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  <w:lang w:val="vi-VN"/>
                                </w:rPr>
                                <w:t xml:space="preserve"> ta được phương trình lượng giác cơ bản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giải được.</w:t>
                              </w:r>
                            </w:p>
                            <w:p w14:paraId="5F4960ED" w14:textId="61C2D66E" w:rsidR="005975C8" w:rsidRPr="009C1218" w:rsidRDefault="00995C76" w:rsidP="00D5695B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③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5975C8" w:rsidRPr="009C1218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Bài tập áp dụng: </w:t>
                              </w:r>
                            </w:p>
                            <w:p w14:paraId="1D1840C9" w14:textId="77777777" w:rsidR="005975C8" w:rsidRPr="009C1218" w:rsidRDefault="005975C8" w:rsidP="00D5695B">
                              <w:p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Giải các phương trình sau: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dashSmallGap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85"/>
                                <w:gridCol w:w="4877"/>
                              </w:tblGrid>
                              <w:tr w:rsidR="005975C8" w:rsidRPr="009C1218" w14:paraId="212A5DDB" w14:textId="77777777" w:rsidTr="00D5695B">
                                <w:trPr>
                                  <w:trHeight w:val="1998"/>
                                </w:trPr>
                                <w:tc>
                                  <w:tcPr>
                                    <w:tcW w:w="4885" w:type="dxa"/>
                                  </w:tcPr>
                                  <w:p w14:paraId="467A2CF2" w14:textId="77777777" w:rsidR="005975C8" w:rsidRPr="009C1218" w:rsidRDefault="005975C8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2"/>
                                      </w:num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sinx + </w:t>
                                    </w:r>
                                    <m:oMath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</m:e>
                                      </m:rad>
                                    </m:oMath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cosx = 1</w:t>
                                    </w:r>
                                  </w:p>
                                  <w:p w14:paraId="581B1628" w14:textId="77777777" w:rsidR="005975C8" w:rsidRPr="009C1218" w:rsidRDefault="00661811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2"/>
                                      </w:num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m:oMath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</m:e>
                                      </m:ra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sin3</m:t>
                                      </m:r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x-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cos3</m:t>
                                      </m:r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x</m:t>
                                      </m:r>
                                    </m:oMath>
                                    <w:r w:rsidR="005975C8"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 = </w:t>
                                    </w:r>
                                    <m:oMath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oMath>
                                  </w:p>
                                  <w:p w14:paraId="222DD8FF" w14:textId="77777777" w:rsidR="005975C8" w:rsidRPr="009C1218" w:rsidRDefault="005975C8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2"/>
                                      </w:num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3cosx + 4sinx = –5</w:t>
                                    </w:r>
                                  </w:p>
                                  <w:p w14:paraId="62977AA3" w14:textId="31D9C10F" w:rsidR="005975C8" w:rsidRPr="009C1218" w:rsidRDefault="005975C8" w:rsidP="00D62C9A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2"/>
                                      </w:num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2sin2x – 2cos2x = </w:t>
                                    </w:r>
                                    <m:oMath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oMath>
                                  </w:p>
                                </w:tc>
                                <w:tc>
                                  <w:tcPr>
                                    <w:tcW w:w="4877" w:type="dxa"/>
                                  </w:tcPr>
                                  <w:p w14:paraId="68489A8D" w14:textId="77777777" w:rsidR="005975C8" w:rsidRPr="009C1218" w:rsidRDefault="005975C8" w:rsidP="00D5695B">
                                    <w:pPr>
                                      <w:jc w:val="center"/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00CC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b/>
                                        <w:bCs/>
                                        <w:color w:val="0000CC"/>
                                        <w:sz w:val="24"/>
                                        <w:szCs w:val="24"/>
                                      </w:rPr>
                                      <w:t>Hướng dẫn giải:</w:t>
                                    </w:r>
                                  </w:p>
                                  <w:p w14:paraId="64C654AD" w14:textId="77777777" w:rsidR="005975C8" w:rsidRPr="009C1218" w:rsidRDefault="005975C8" w:rsidP="00D5695B">
                                    <w:p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color w:val="0000CC"/>
                                        <w:sz w:val="24"/>
                                        <w:szCs w:val="24"/>
                                      </w:rPr>
                                      <w:t xml:space="preserve">a) </w:t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sym w:font="Symbol" w:char="F0DB"/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 2sin</w:t>
                                    </w:r>
                                    <m:oMath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x+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  <m:t>π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e>
                                      </m:d>
                                    </m:oMath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 = 1</w:t>
                                    </w:r>
                                  </w:p>
                                  <w:p w14:paraId="27AB6CEE" w14:textId="77777777" w:rsidR="005975C8" w:rsidRPr="009C1218" w:rsidRDefault="005975C8" w:rsidP="00D5695B">
                                    <w:p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color w:val="0000CC"/>
                                        <w:sz w:val="24"/>
                                        <w:szCs w:val="24"/>
                                      </w:rPr>
                                      <w:t xml:space="preserve">b) </w:t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sym w:font="Symbol" w:char="F0DB"/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 2sin</w:t>
                                    </w:r>
                                    <m:oMath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  <m: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x-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  <m:t>π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  <m:t>6</m:t>
                                              </m:r>
                                            </m:den>
                                          </m:f>
                                        </m:e>
                                      </m:d>
                                    </m:oMath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 = </w:t>
                                    </w:r>
                                    <m:oMath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oMath>
                                  </w:p>
                                  <w:p w14:paraId="767EB881" w14:textId="77777777" w:rsidR="005975C8" w:rsidRPr="009C1218" w:rsidRDefault="005975C8" w:rsidP="00D5695B">
                                    <w:p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color w:val="0000CC"/>
                                        <w:sz w:val="24"/>
                                        <w:szCs w:val="24"/>
                                      </w:rPr>
                                      <w:t xml:space="preserve">c) </w:t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sym w:font="Symbol" w:char="F0DB"/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 cos(x + </w:t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sym w:font="Symbol" w:char="F061"/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) = –1 , với cos</w:t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sym w:font="Symbol" w:char="F061"/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 xml:space="preserve"> = </w:t>
                                    </w: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3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w:p>
                                  <w:p w14:paraId="76792917" w14:textId="77777777" w:rsidR="005975C8" w:rsidRPr="009C1218" w:rsidRDefault="005975C8" w:rsidP="00D5695B">
                                    <w:pPr>
                                      <w:jc w:val="both"/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</w:pPr>
                                    <w:r w:rsidRPr="009C1218">
                                      <w:rPr>
                                        <w:rFonts w:ascii="Chu Van An" w:hAnsi="Chu Van An" w:cs="Chu Van An"/>
                                        <w:color w:val="0000CC"/>
                                        <w:sz w:val="24"/>
                                        <w:szCs w:val="24"/>
                                      </w:rPr>
                                      <w:t xml:space="preserve">d) </w:t>
                                    </w:r>
                                    <w:r w:rsidRPr="009C1218">
                                      <w:rPr>
                                        <w:rFonts w:ascii="Chu Van An" w:hAnsi="Chu Van An" w:cs="Chu Van An"/>
                                        <w:sz w:val="24"/>
                                        <w:szCs w:val="24"/>
                                      </w:rPr>
                                      <w:t>sin</w:t>
                                    </w:r>
                                    <m:oMath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  <m: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x-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  <m:t>π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  <m:t>4</m:t>
                                              </m:r>
                                            </m:den>
                                          </m:f>
                                        </m:e>
                                      </m:d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</m:oMath>
                                  </w:p>
                                </w:tc>
                              </w:tr>
                            </w:tbl>
                            <w:p w14:paraId="4B1D4403" w14:textId="25442495" w:rsidR="005975C8" w:rsidRDefault="00995C76" w:rsidP="00D5695B">
                              <w:pPr>
                                <w:spacing w:before="60" w:after="60" w:line="240" w:lineRule="auto"/>
                                <w:jc w:val="both"/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④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t xml:space="preserve"> Ghi nhớ công thức cộng:</w:t>
                              </w:r>
                            </w:p>
                            <w:p w14:paraId="00A87C66" w14:textId="3F51CFEF" w:rsidR="00BF1944" w:rsidRPr="008E2AC2" w:rsidRDefault="00BF1944" w:rsidP="00D5695B">
                              <w:pPr>
                                <w:shd w:val="clear" w:color="auto" w:fill="FFFFFF"/>
                                <w:spacing w:line="240" w:lineRule="auto"/>
                                <w:ind w:firstLine="720"/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BF1944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BF1944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0"/>
                                  <w:szCs w:val="20"/>
                                </w:rPr>
                                <w:sym w:font="Wingdings" w:char="F09F"/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position w:val="-10"/>
                                  <w:sz w:val="20"/>
                                  <w:szCs w:val="20"/>
                                </w:rPr>
                                <w:object w:dxaOrig="2920" w:dyaOrig="300" w14:anchorId="1C27B309">
                                  <v:shape id="_x0000_i1056" type="#_x0000_t75" style="width:146.25pt;height:15pt" o:ole="">
                                    <v:imagedata r:id="rId54" o:title=""/>
                                  </v:shape>
                                  <o:OLEObject Type="Embed" ProgID="Equation.DSMT4" ShapeID="_x0000_i1056" DrawAspect="Content" ObjectID="_1685733288" r:id="rId55"/>
                                </w:objec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 w:rsidRPr="00BF1944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0"/>
                                  <w:szCs w:val="20"/>
                                </w:rPr>
                                <w:sym w:font="Wingdings" w:char="F09F"/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position w:val="-10"/>
                                  <w:sz w:val="20"/>
                                  <w:szCs w:val="20"/>
                                </w:rPr>
                                <w:object w:dxaOrig="2920" w:dyaOrig="300" w14:anchorId="3A0C1013">
                                  <v:shape id="_x0000_i1058" type="#_x0000_t75" style="width:146.25pt;height:15pt" o:ole="">
                                    <v:imagedata r:id="rId56" o:title=""/>
                                  </v:shape>
                                  <o:OLEObject Type="Embed" ProgID="Equation.DSMT4" ShapeID="_x0000_i1058" DrawAspect="Content" ObjectID="_1685733289" r:id="rId57"/>
                                </w:object>
                              </w:r>
                            </w:p>
                            <w:p w14:paraId="5AB90D8D" w14:textId="764B4996" w:rsidR="00BF1944" w:rsidRPr="008E2AC2" w:rsidRDefault="00BF1944" w:rsidP="00D5695B">
                              <w:pPr>
                                <w:shd w:val="clear" w:color="auto" w:fill="FFFFFF"/>
                                <w:spacing w:line="240" w:lineRule="auto"/>
                                <w:ind w:firstLine="720"/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BF1944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0"/>
                                  <w:szCs w:val="20"/>
                                </w:rPr>
                                <w:sym w:font="Wingdings" w:char="F09F"/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position w:val="-10"/>
                                  <w:sz w:val="20"/>
                                  <w:szCs w:val="20"/>
                                </w:rPr>
                                <w:object w:dxaOrig="2900" w:dyaOrig="300" w14:anchorId="7BD17E64">
                                  <v:shape id="_x0000_i1060" type="#_x0000_t75" style="width:144.75pt;height:15pt" o:ole="">
                                    <v:imagedata r:id="rId58" o:title=""/>
                                  </v:shape>
                                  <o:OLEObject Type="Embed" ProgID="Equation.DSMT4" ShapeID="_x0000_i1060" DrawAspect="Content" ObjectID="_1685733290" r:id="rId59"/>
                                </w:object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 w:rsidR="00E65ABA">
                                <w:rPr>
                                  <w:rFonts w:ascii="Chu Van An" w:hAnsi="Chu Van An" w:cs="Chu Van 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 w:rsidRPr="00BF1944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0"/>
                                  <w:szCs w:val="20"/>
                                </w:rPr>
                                <w:sym w:font="Wingdings" w:char="F09F"/>
                              </w:r>
                              <w:r w:rsidRPr="008E2AC2">
                                <w:rPr>
                                  <w:rFonts w:ascii="Chu Van An" w:hAnsi="Chu Van An" w:cs="Chu Van An"/>
                                  <w:b/>
                                  <w:position w:val="-10"/>
                                  <w:sz w:val="20"/>
                                  <w:szCs w:val="20"/>
                                </w:rPr>
                                <w:object w:dxaOrig="2880" w:dyaOrig="300" w14:anchorId="2EEACC33">
                                  <v:shape id="_x0000_i1062" type="#_x0000_t75" style="width:2in;height:15pt" o:ole="">
                                    <v:imagedata r:id="rId60" o:title=""/>
                                  </v:shape>
                                  <o:OLEObject Type="Embed" ProgID="Equation.DSMT4" ShapeID="_x0000_i1062" DrawAspect="Content" ObjectID="_1685733291" r:id="rId61"/>
                                </w:object>
                              </w:r>
                            </w:p>
                            <w:p w14:paraId="291C4E6E" w14:textId="5CCC1B3F" w:rsidR="00D5695B" w:rsidRDefault="00D5695B" w:rsidP="00D5695B">
                              <w:pPr>
                                <w:spacing w:before="60" w:after="60" w:line="240" w:lineRule="auto"/>
                                <w:jc w:val="both"/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hAnsi="Cambria Math" w:cs="Chu Van An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⑤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4"/>
                                  <w:szCs w:val="24"/>
                                </w:rPr>
                                <w:t xml:space="preserve"> Ghi nhớ công thức hạ bậc</w:t>
                              </w:r>
                            </w:p>
                            <w:p w14:paraId="3157EC24" w14:textId="4BC81C39" w:rsidR="00D5695B" w:rsidRPr="008E2AC2" w:rsidRDefault="005975C8" w:rsidP="00D5695B">
                              <w:pPr>
                                <w:shd w:val="clear" w:color="auto" w:fill="FFFFFF"/>
                                <w:spacing w:line="240" w:lineRule="auto"/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  <w:r w:rsidR="00D5695B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ab/>
                              </w:r>
                              <w:r w:rsidR="00D5695B" w:rsidRPr="00BF1944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0"/>
                                  <w:szCs w:val="20"/>
                                </w:rPr>
                                <w:sym w:font="Wingdings" w:char="F09F"/>
                              </w:r>
                              <w:r w:rsidR="00D5695B" w:rsidRPr="008E2AC2">
                                <w:rPr>
                                  <w:rFonts w:ascii="Chu Van An" w:hAnsi="Chu Van An" w:cs="Chu Van An"/>
                                  <w:position w:val="-20"/>
                                  <w:sz w:val="20"/>
                                  <w:szCs w:val="20"/>
                                </w:rPr>
                                <w:object w:dxaOrig="1520" w:dyaOrig="540" w14:anchorId="1D3E15E8">
                                  <v:shape id="_x0000_i1064" type="#_x0000_t75" style="width:75.75pt;height:27pt" o:ole="">
                                    <v:imagedata r:id="rId62" o:title=""/>
                                  </v:shape>
                                  <o:OLEObject Type="Embed" ProgID="Equation.DSMT4" ShapeID="_x0000_i1064" DrawAspect="Content" ObjectID="_1685733292" r:id="rId63"/>
                                </w:object>
                              </w:r>
                              <w:r w:rsidR="00D5695B" w:rsidRPr="008E2AC2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 xml:space="preserve">                 </w:t>
                              </w:r>
                              <w:r w:rsidR="00D5695B" w:rsidRPr="008E2AC2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sym w:font="Symbol" w:char="F0DE"/>
                              </w:r>
                              <w:r w:rsidR="00D5695B" w:rsidRPr="008E2AC2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D5695B" w:rsidRPr="008E2AC2">
                                <w:rPr>
                                  <w:rFonts w:ascii="Chu Van An" w:hAnsi="Chu Van An" w:cs="Chu Van An"/>
                                  <w:position w:val="-6"/>
                                  <w:sz w:val="20"/>
                                  <w:szCs w:val="20"/>
                                </w:rPr>
                                <w:object w:dxaOrig="1600" w:dyaOrig="320" w14:anchorId="71DB2CD6">
                                  <v:shape id="_x0000_i1066" type="#_x0000_t75" style="width:80.25pt;height:15.75pt" o:ole="">
                                    <v:imagedata r:id="rId64" o:title=""/>
                                  </v:shape>
                                  <o:OLEObject Type="Embed" ProgID="Equation.DSMT4" ShapeID="_x0000_i1066" DrawAspect="Content" ObjectID="_1685733293" r:id="rId65"/>
                                </w:object>
                              </w:r>
                              <w:r w:rsidR="00D5695B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ab/>
                              </w:r>
                              <w:r w:rsidR="00D5695B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ab/>
                              </w:r>
                              <w:r w:rsidR="00D5695B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ab/>
                              </w:r>
                              <w:r w:rsidR="00D5695B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ab/>
                              </w:r>
                              <w:r w:rsidR="00D5695B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ab/>
                              </w:r>
                              <w:r w:rsidR="00D5695B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ab/>
                              </w:r>
                              <w:r w:rsidR="00D5695B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ab/>
                              </w:r>
                              <w:r w:rsidR="00D5695B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ab/>
                              </w:r>
                              <w:r w:rsidR="00D5695B" w:rsidRPr="00BF1944">
                                <w:rPr>
                                  <w:rFonts w:ascii="Chu Van An" w:hAnsi="Chu Van An" w:cs="Chu Van An"/>
                                  <w:b/>
                                  <w:color w:val="0000CC"/>
                                  <w:sz w:val="20"/>
                                  <w:szCs w:val="20"/>
                                </w:rPr>
                                <w:sym w:font="Wingdings" w:char="F09F"/>
                              </w:r>
                              <w:r w:rsidR="00D5695B" w:rsidRPr="008E2AC2">
                                <w:rPr>
                                  <w:rFonts w:ascii="Chu Van An" w:hAnsi="Chu Van An" w:cs="Chu Van An"/>
                                  <w:position w:val="-20"/>
                                  <w:sz w:val="20"/>
                                  <w:szCs w:val="20"/>
                                </w:rPr>
                                <w:object w:dxaOrig="1560" w:dyaOrig="540" w14:anchorId="0053F97E">
                                  <v:shape id="_x0000_i1068" type="#_x0000_t75" style="width:78pt;height:27pt" o:ole="">
                                    <v:imagedata r:id="rId66" o:title=""/>
                                  </v:shape>
                                  <o:OLEObject Type="Embed" ProgID="Equation.DSMT4" ShapeID="_x0000_i1068" DrawAspect="Content" ObjectID="_1685733294" r:id="rId67"/>
                                </w:object>
                              </w:r>
                              <w:r w:rsidR="00D5695B" w:rsidRPr="008E2AC2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t xml:space="preserve">                </w:t>
                              </w:r>
                              <w:r w:rsidR="00D5695B" w:rsidRPr="008E2AC2">
                                <w:rPr>
                                  <w:rFonts w:ascii="Chu Van An" w:hAnsi="Chu Van An" w:cs="Chu Van An"/>
                                  <w:sz w:val="20"/>
                                  <w:szCs w:val="20"/>
                                </w:rPr>
                                <w:sym w:font="Symbol" w:char="F0DE"/>
                              </w:r>
                              <w:r w:rsidR="00D5695B" w:rsidRPr="008E2AC2">
                                <w:rPr>
                                  <w:rFonts w:ascii="Chu Van An" w:hAnsi="Chu Van An" w:cs="Chu Van An"/>
                                  <w:position w:val="-6"/>
                                  <w:sz w:val="20"/>
                                  <w:szCs w:val="20"/>
                                </w:rPr>
                                <w:object w:dxaOrig="1620" w:dyaOrig="320" w14:anchorId="3097120B">
                                  <v:shape id="_x0000_i1070" type="#_x0000_t75" style="width:81pt;height:15.75pt" o:ole="">
                                    <v:imagedata r:id="rId68" o:title=""/>
                                  </v:shape>
                                  <o:OLEObject Type="Embed" ProgID="Equation.DSMT4" ShapeID="_x0000_i1070" DrawAspect="Content" ObjectID="_1685733295" r:id="rId69"/>
                                </w:object>
                              </w:r>
                            </w:p>
                            <w:p w14:paraId="3CC7080C" w14:textId="150AEB1C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3A8C8FD9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D77495B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445F383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A9BBF0F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3FD6D74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C5CCE2A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F5DDEA0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F3270E6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D21FA0E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B829E09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CF5ACE5" w14:textId="77777777" w:rsidR="005975C8" w:rsidRPr="009C1218" w:rsidRDefault="005975C8" w:rsidP="00DA5956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eastAsia="Times New Roman" w:hAnsi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493" name="Group 493"/>
                        <wpg:cNvGrpSpPr/>
                        <wpg:grpSpPr>
                          <a:xfrm>
                            <a:off x="-15" y="-48329"/>
                            <a:ext cx="1176980" cy="303256"/>
                            <a:chOff x="-15" y="-48329"/>
                            <a:chExt cx="1176980" cy="303256"/>
                          </a:xfrm>
                        </wpg:grpSpPr>
                        <wps:wsp>
                          <wps:cNvPr id="494" name="Rectangle: Folded Corner 494"/>
                          <wps:cNvSpPr/>
                          <wps:spPr>
                            <a:xfrm>
                              <a:off x="13524" y="10424"/>
                              <a:ext cx="1163441" cy="226997"/>
                            </a:xfrm>
                            <a:prstGeom prst="foldedCorner">
                              <a:avLst>
                                <a:gd name="adj" fmla="val 50000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495" name="TextBox 5"/>
                          <wps:cNvSpPr txBox="1"/>
                          <wps:spPr>
                            <a:xfrm>
                              <a:off x="-15" y="-48329"/>
                              <a:ext cx="1128717" cy="30325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491A99" w14:textId="0D5BF3BA" w:rsidR="005975C8" w:rsidRDefault="005975C8" w:rsidP="00DA5956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>
                                  <w:rPr>
                                    <w:rFonts w:ascii="Yu Gothic Medium" w:eastAsia="Yu Gothic Medium" w:hAnsi="Yu Gothic Medium" w:cs="Chu Van An" w:hint="eastAsia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>➂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194748F" id="_x0000_s1080" style="width:511.95pt;height:701.65pt;mso-position-horizontal-relative:char;mso-position-vertical-relative:line" coordorigin=",-483" coordsize="65016,89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">
                <v:shape id="Rectangle: Diagonal Corners Rounded 492" o:spid="_x0000_s1081" style="position:absolute;width:65016;height:88627;visibility:visible;mso-wrap-style:square;v-text-anchor:middle" coordsize="6501650,88627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" adj="-11796480,,5400" path="m61571,l6329486,v95084,,172164,77080,172164,172164l6501650,8801194v,34005,-27566,61571,-61571,61571l172164,8862765c77080,8862765,,8785685,,8690601l,61571c,27566,27566,,61571,xe" fillcolor="#fefffb" strokecolor="#2f528f" strokeweight="1.5pt">
                  <v:fill color2="#7e37fd" rotate="t" focusposition=".5,.5" focussize="" colors="0 #fefffb;63570f white;1 #7e37fd" focus="100%" type="gradientRadial"/>
                  <v:stroke joinstyle="miter"/>
                  <v:formulas/>
                  <v:path arrowok="t" o:connecttype="custom" o:connectlocs="61571,0;6329486,0;6501650,172164;6501650,8801194;6440079,8862765;172164,8862765;0,8690601;0,61571;61571,0" o:connectangles="0,0,0,0,0,0,0,0,0" textboxrect="0,0,6501650,8862765"/>
                  <v:textbox>
                    <w:txbxContent>
                      <w:p w14:paraId="717C5B1B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56" w:lineRule="auto"/>
                          <w:rPr>
                            <w:rFonts w:ascii="Chu Van An" w:eastAsia="Times New Roman" w:hAnsi="Chu Van An"/>
                            <w:color w:val="000000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color w:val="000000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5DFA8CF" w14:textId="203FFCC7" w:rsidR="005975C8" w:rsidRPr="009C1218" w:rsidRDefault="002B665F" w:rsidP="00A45D6D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 Symbol" w:eastAsia="Yu Gothic" w:hAnsi="Segoe UI Symbol" w:cs="Segoe UI Symbol"/>
                            <w:b/>
                            <w:bCs/>
                            <w:color w:val="FF0000"/>
                            <w:kern w:val="24"/>
                            <w:sz w:val="24"/>
                            <w:szCs w:val="24"/>
                          </w:rPr>
                          <w:sym w:font="Wingdings" w:char="F0C4"/>
                        </w:r>
                        <w:r w:rsidRPr="002B665F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P</w:t>
                        </w:r>
                        <w:r w:rsidRPr="009C1218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hương trình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 bậc nhất đối với sinx và cosx</w:t>
                        </w:r>
                      </w:p>
                      <w:p w14:paraId="305BF520" w14:textId="0B4FC35A" w:rsidR="005975C8" w:rsidRPr="009C1218" w:rsidRDefault="00DB6506" w:rsidP="00A45D6D">
                        <w:pPr>
                          <w:spacing w:line="240" w:lineRule="auto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color w:val="FF0000"/>
                            <w:sz w:val="24"/>
                            <w:szCs w:val="24"/>
                          </w:rPr>
                          <w:t>①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 xml:space="preserve">. 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Công thức biến đổi biểu thức </w:t>
                        </w:r>
                        <w:r w:rsidR="005975C8" w:rsidRPr="002B665F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C00000"/>
                            <w:sz w:val="24"/>
                            <w:szCs w:val="24"/>
                          </w:rPr>
                          <w:t>asinx + bcosx</w:t>
                        </w:r>
                      </w:p>
                      <w:p w14:paraId="52D7A3FE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spacing w:line="240" w:lineRule="auto"/>
                          <w:ind w:hanging="153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sinx + cosx = 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</m:rad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</w:rPr>
                            <m:t>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x+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</m:oMath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= 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</m:rad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</w:rPr>
                            <m:t>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x-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</m:oMath>
                      </w:p>
                      <w:p w14:paraId="35BB192C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spacing w:line="240" w:lineRule="auto"/>
                          <w:ind w:hanging="153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sinx – cosx = 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</m:rad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</w:rPr>
                            <m:t>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x-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</m:oMath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= </w:t>
                        </w:r>
                        <m:oMath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</w:rPr>
                            <m:t>-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</m:rad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</w:rPr>
                            <m:t>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x+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</m:oMath>
                      </w:p>
                      <w:p w14:paraId="65C174EA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spacing w:line="240" w:lineRule="auto"/>
                          <w:ind w:hanging="153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>asinx+bcosx=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>.sin(x+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sym w:font="Symbol" w:char="F061"/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>)</w:t>
                        </w:r>
                      </w:p>
                      <w:p w14:paraId="49AF1D3C" w14:textId="67A02D90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240" w:lineRule="auto"/>
                          <w:ind w:left="709" w:hanging="153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với </w:t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>cos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sym w:font="Symbol" w:char="F061"/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=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a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</m:oMath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>,</w:t>
                        </w:r>
                        <w:r w:rsidR="002B665F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>sin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sym w:font="Symbol" w:char="F061"/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=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  <m:t>b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</m:oMath>
                      </w:p>
                      <w:p w14:paraId="5E0153AC" w14:textId="1B5BD17B" w:rsidR="005975C8" w:rsidRPr="009C1218" w:rsidRDefault="00DB6506" w:rsidP="00A45D6D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color w:val="FF0000"/>
                            <w:sz w:val="24"/>
                            <w:szCs w:val="24"/>
                          </w:rPr>
                          <w:t>②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t>.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2B665F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P</w:t>
                        </w:r>
                        <w:r w:rsidR="002B665F" w:rsidRPr="009C1218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hương trình 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dạng asinx + bcosx = c</w:t>
                        </w:r>
                      </w:p>
                      <w:p w14:paraId="73F3D542" w14:textId="77777777" w:rsidR="005975C8" w:rsidRPr="009C1218" w:rsidRDefault="005975C8" w:rsidP="00A45D6D">
                        <w:pPr>
                          <w:pStyle w:val="ListParagraph"/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Cs/>
                            <w:color w:val="0000CC"/>
                            <w:sz w:val="24"/>
                            <w:szCs w:val="24"/>
                          </w:rPr>
                          <w:sym w:font="Wingdings" w:char="F073"/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Nếu a = 0, b </w:t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sym w:font="Symbol" w:char="F0B9"/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 0 hoặc a</w:t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sym w:font="Symbol" w:char="F0B9"/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>0, b=0 thì đưa về PTLG cơ bản.</w:t>
                        </w:r>
                      </w:p>
                      <w:p w14:paraId="6C4934C4" w14:textId="77777777" w:rsidR="005975C8" w:rsidRPr="009C1218" w:rsidRDefault="005975C8" w:rsidP="00A45D6D">
                        <w:pPr>
                          <w:pStyle w:val="ListParagraph"/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Cs/>
                            <w:color w:val="0000CC"/>
                            <w:sz w:val="24"/>
                            <w:szCs w:val="24"/>
                          </w:rPr>
                          <w:sym w:font="Wingdings" w:char="F073"/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Nếu a </w:t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sym w:font="Symbol" w:char="F0B9"/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 0, b </w:t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sym w:font="Symbol" w:char="F0B9"/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 0 thì dùng công thức biến đổi ở trên</w:t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>đưa về PTLG cơ bản.</w:t>
                        </w:r>
                      </w:p>
                      <w:p w14:paraId="4F7A43B4" w14:textId="77777777" w:rsidR="005975C8" w:rsidRPr="009C1218" w:rsidRDefault="005975C8" w:rsidP="00A45D6D">
                        <w:pPr>
                          <w:spacing w:line="360" w:lineRule="auto"/>
                          <w:ind w:left="57" w:right="-48" w:firstLine="663"/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Cs/>
                            <w:color w:val="0000CC"/>
                            <w:sz w:val="24"/>
                            <w:szCs w:val="24"/>
                          </w:rPr>
                          <w:sym w:font="Wingdings" w:char="F073"/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color w:val="0000CC"/>
                            <w:sz w:val="24"/>
                            <w:szCs w:val="24"/>
                          </w:rPr>
                          <w:t xml:space="preserve"> 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  <w:t xml:space="preserve">Điều kiện có nghiệm: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≥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</m:oMath>
                      </w:p>
                      <w:p w14:paraId="20843E03" w14:textId="77777777" w:rsidR="005975C8" w:rsidRPr="009C1218" w:rsidRDefault="005975C8" w:rsidP="00A45D6D">
                        <w:pPr>
                          <w:spacing w:line="360" w:lineRule="auto"/>
                          <w:ind w:right="-48"/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  <w:lang w:val="vi-VN"/>
                          </w:rPr>
                          <w:sym w:font="Wingdings 2" w:char="F0B3"/>
                        </w:r>
                        <w:r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  <w:lang w:val="vi-VN"/>
                          </w:rPr>
                          <w:t>Cách giải</w:t>
                        </w:r>
                        <w:r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: 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  <w:t xml:space="preserve">Chia hai vế của (1) cho 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  <w:lang w:val="vi-VN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  <w:lang w:val="vi-VN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  <w:lang w:val="vi-VN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  <w:lang w:val="vi-VN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  <w:t>, ta được</w:t>
                        </w:r>
                      </w:p>
                      <w:p w14:paraId="0C4BC8F8" w14:textId="77777777" w:rsidR="005975C8" w:rsidRPr="009C1218" w:rsidRDefault="00661811" w:rsidP="00D62C9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360" w:lineRule="auto"/>
                          <w:ind w:left="1134" w:right="-48" w:hanging="425"/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1</m:t>
                              </m:r>
                            </m:e>
                          </m:d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⇔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a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  <w:lang w:val="vi-V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sin</m:t>
                          </m:r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x+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b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  <w:lang w:val="vi-V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cos</m:t>
                          </m:r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c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  <w:lang w:val="vi-V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</m:oMath>
                      </w:p>
                      <w:p w14:paraId="52697755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360" w:lineRule="auto"/>
                          <w:ind w:left="1134" w:right="-48" w:hanging="425"/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  <w:t xml:space="preserve">Vì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a</m:t>
                                      </m:r>
                                    </m:num>
                                    <m:den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  <w:lang w:val="vi-VN"/>
                                                </w:rPr>
                                                <m:t>a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  <w:lang w:val="vi-VN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  <w:lang w:val="vi-VN"/>
                                            </w:rPr>
                                            <m:t>+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  <w:lang w:val="vi-VN"/>
                                                </w:rPr>
                                                <m:t>b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  <w:lang w:val="vi-VN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</m:e>
                                      </m:rad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  <w:lang w:val="vi-VN"/>
                                                </w:rPr>
                                                <m:t>a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  <w:lang w:val="vi-VN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 w:cs="Chu Van An"/>
                                              <w:sz w:val="24"/>
                                              <w:szCs w:val="24"/>
                                              <w:lang w:val="vi-VN"/>
                                            </w:rPr>
                                            <m:t>+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  <w:lang w:val="vi-VN"/>
                                                </w:rPr>
                                                <m:t>b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Chu Van An"/>
                                                  <w:sz w:val="24"/>
                                                  <w:szCs w:val="24"/>
                                                  <w:lang w:val="vi-VN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</m:e>
                                      </m:rad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=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1</m:t>
                          </m:r>
                        </m:oMath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  <w:t xml:space="preserve"> nên ta đặt </w:t>
                        </w:r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m>
                                <m:mPr>
                                  <m:plcHide m:val="1"/>
                                  <m:mcs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sin</m:t>
                                    </m:r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φ=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a</m:t>
                                        </m:r>
                                      </m:num>
                                      <m:den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  <w:lang w:val="vi-VN"/>
                                                  </w:rPr>
                                                  <m:t>a</m:t>
                                                </m:r>
                                              </m:e>
                                              <m:sup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  <w:lang w:val="vi-VN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+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  <w:lang w:val="vi-VN"/>
                                                  </w:rPr>
                                                  <m:t>b</m:t>
                                                </m:r>
                                              </m:e>
                                              <m:sup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  <w:lang w:val="vi-VN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e>
                                        </m:rad>
                                      </m:den>
                                    </m:f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cos</m:t>
                                    </m:r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  <w:lang w:val="vi-VN"/>
                                      </w:rPr>
                                      <m:t>φ=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  <w:lang w:val="vi-VN"/>
                                          </w:rPr>
                                          <m:t>b</m:t>
                                        </m:r>
                                      </m:num>
                                      <m:den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  <w:lang w:val="vi-VN"/>
                                                  </w:rPr>
                                                  <m:t>a</m:t>
                                                </m:r>
                                              </m:e>
                                              <m:sup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  <w:lang w:val="vi-VN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 w:cs="Chu Van An"/>
                                                <w:sz w:val="24"/>
                                                <w:szCs w:val="24"/>
                                                <w:lang w:val="vi-VN"/>
                                              </w:rPr>
                                              <m:t>+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  <w:lang w:val="vi-VN"/>
                                                  </w:rPr>
                                                  <m:t>b</m:t>
                                                </m:r>
                                              </m:e>
                                              <m:sup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 w:cs="Chu Van An"/>
                                                    <w:sz w:val="24"/>
                                                    <w:szCs w:val="24"/>
                                                    <w:lang w:val="vi-VN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e>
                                        </m:rad>
                                      </m:den>
                                    </m:f>
                                  </m:e>
                                </m:mr>
                              </m:m>
                            </m:e>
                          </m:d>
                        </m:oMath>
                      </w:p>
                      <w:p w14:paraId="3313DC49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360" w:lineRule="auto"/>
                          <w:ind w:left="1134" w:right="-48" w:hanging="425"/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  <w:t>Phương trình trở thành:</w:t>
                        </w: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sin</m:t>
                          </m:r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sin</m:t>
                          </m:r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φ+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cos</m:t>
                          </m:r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cos</m:t>
                          </m:r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φ=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c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  <w:lang w:val="vi-V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⇔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x-φ</m:t>
                              </m:r>
                            </m:e>
                          </m:d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c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  <w:lang w:val="vi-V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</m:oMath>
                      </w:p>
                      <w:p w14:paraId="1BF69F48" w14:textId="77777777" w:rsidR="005975C8" w:rsidRPr="009C1218" w:rsidRDefault="005975C8" w:rsidP="00D62C9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240" w:lineRule="auto"/>
                          <w:ind w:left="1134" w:hanging="425"/>
                          <w:jc w:val="both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  <w:t xml:space="preserve">Đặt </w:t>
                        </w: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cos</m:t>
                          </m:r>
                          <m:r>
                            <w:rPr>
                              <w:rFonts w:ascii="Cambria Math" w:hAnsi="Cambria Math" w:cs="Chu Van An"/>
                              <w:sz w:val="24"/>
                              <w:szCs w:val="24"/>
                              <w:lang w:val="vi-VN"/>
                            </w:rPr>
                            <m:t>α=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Chu Van An"/>
                                  <w:sz w:val="24"/>
                                  <w:szCs w:val="24"/>
                                  <w:lang w:val="vi-VN"/>
                                </w:rPr>
                                <m:t>c</m:t>
                              </m:r>
                            </m:num>
                            <m:den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 w:cs="Chu Van An"/>
                                      <w:sz w:val="24"/>
                                      <w:szCs w:val="24"/>
                                      <w:lang w:val="vi-VN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Chu Van An"/>
                                          <w:sz w:val="24"/>
                                          <w:szCs w:val="24"/>
                                          <w:lang w:val="vi-VN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den>
                          </m:f>
                        </m:oMath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  <w:lang w:val="vi-VN"/>
                          </w:rPr>
                          <w:t xml:space="preserve"> ta được phương trình lượng giác cơ bản</w:t>
                        </w:r>
                        <w:r w:rsidRPr="009C1218"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  <w:t xml:space="preserve"> giải được.</w:t>
                        </w:r>
                      </w:p>
                      <w:p w14:paraId="5F4960ED" w14:textId="61C2D66E" w:rsidR="005975C8" w:rsidRPr="009C1218" w:rsidRDefault="00995C76" w:rsidP="00D5695B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color w:val="FF0000"/>
                            <w:sz w:val="24"/>
                            <w:szCs w:val="24"/>
                          </w:rPr>
                          <w:t>③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t xml:space="preserve">. </w:t>
                        </w:r>
                        <w:r w:rsidR="005975C8" w:rsidRPr="009C1218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Bài tập áp dụng: </w:t>
                        </w:r>
                      </w:p>
                      <w:p w14:paraId="1D1840C9" w14:textId="77777777" w:rsidR="005975C8" w:rsidRPr="009C1218" w:rsidRDefault="005975C8" w:rsidP="00D5695B">
                        <w:p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b/>
                            <w:bCs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Giải các phương trình sau:</w:t>
                        </w:r>
                      </w:p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dashSmallGap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885"/>
                          <w:gridCol w:w="4877"/>
                        </w:tblGrid>
                        <w:tr w:rsidR="005975C8" w:rsidRPr="009C1218" w14:paraId="212A5DDB" w14:textId="77777777" w:rsidTr="00D5695B">
                          <w:trPr>
                            <w:trHeight w:val="1998"/>
                          </w:trPr>
                          <w:tc>
                            <w:tcPr>
                              <w:tcW w:w="4885" w:type="dxa"/>
                            </w:tcPr>
                            <w:p w14:paraId="467A2CF2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sinx +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e>
                                </m:ra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cosx = 1</w:t>
                              </w:r>
                            </w:p>
                            <w:p w14:paraId="581B1628" w14:textId="77777777" w:rsidR="005975C8" w:rsidRPr="009C1218" w:rsidRDefault="00661811" w:rsidP="00D62C9A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e>
                                </m:ra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</w:rPr>
                                  <m:t>sin3</m:t>
                                </m:r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</w:rPr>
                                  <m:t>x-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</w:rPr>
                                  <m:t>cos3</m:t>
                                </m:r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</w:rPr>
                                  <m:t>x</m:t>
                                </m:r>
                              </m:oMath>
                              <w:r w:rsidR="005975C8"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=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e>
                                </m:rad>
                              </m:oMath>
                            </w:p>
                            <w:p w14:paraId="222DD8FF" w14:textId="77777777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3cosx + 4sinx = –5</w:t>
                              </w:r>
                            </w:p>
                            <w:p w14:paraId="62977AA3" w14:textId="31D9C10F" w:rsidR="005975C8" w:rsidRPr="009C1218" w:rsidRDefault="005975C8" w:rsidP="00D62C9A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2sin2x – 2cos2x =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e>
                                </m:rad>
                              </m:oMath>
                            </w:p>
                          </w:tc>
                          <w:tc>
                            <w:tcPr>
                              <w:tcW w:w="4877" w:type="dxa"/>
                            </w:tcPr>
                            <w:p w14:paraId="68489A8D" w14:textId="77777777" w:rsidR="005975C8" w:rsidRPr="009C1218" w:rsidRDefault="005975C8" w:rsidP="00D5695B">
                              <w:pPr>
                                <w:jc w:val="center"/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b/>
                                  <w:bCs/>
                                  <w:color w:val="0000CC"/>
                                  <w:sz w:val="24"/>
                                  <w:szCs w:val="24"/>
                                </w:rPr>
                                <w:t>Hướng dẫn giải:</w:t>
                              </w:r>
                            </w:p>
                            <w:p w14:paraId="64C654AD" w14:textId="77777777" w:rsidR="005975C8" w:rsidRPr="009C1218" w:rsidRDefault="005975C8" w:rsidP="00D5695B">
                              <w:p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a)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2sin</w:t>
                              </w: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x+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π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e>
                                </m: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= 1</w:t>
                              </w:r>
                            </w:p>
                            <w:p w14:paraId="27AB6CEE" w14:textId="77777777" w:rsidR="005975C8" w:rsidRPr="009C1218" w:rsidRDefault="005975C8" w:rsidP="00D5695B">
                              <w:p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b)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2sin</w:t>
                              </w: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x-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π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6</m:t>
                                        </m:r>
                                      </m:den>
                                    </m:f>
                                  </m:e>
                                </m:d>
                              </m:oMath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= </w:t>
                              </w: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e>
                                </m:rad>
                              </m:oMath>
                            </w:p>
                            <w:p w14:paraId="767EB881" w14:textId="77777777" w:rsidR="005975C8" w:rsidRPr="009C1218" w:rsidRDefault="005975C8" w:rsidP="00D5695B">
                              <w:p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c)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sym w:font="Symbol" w:char="F0DB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cos(x +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sym w:font="Symbol" w:char="F061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) = –1 , với cos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sym w:font="Symbol" w:char="F061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 xml:space="preserve"> =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w:p>
                            <w:p w14:paraId="76792917" w14:textId="77777777" w:rsidR="005975C8" w:rsidRPr="009C1218" w:rsidRDefault="005975C8" w:rsidP="00D5695B">
                              <w:pPr>
                                <w:jc w:val="both"/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color w:val="0000CC"/>
                                  <w:sz w:val="24"/>
                                  <w:szCs w:val="24"/>
                                </w:rPr>
                                <w:t xml:space="preserve">d)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sz w:val="24"/>
                                  <w:szCs w:val="24"/>
                                </w:rPr>
                                <w:t>sin</w:t>
                              </w: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  <m: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x-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π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Chu Van An"/>
                                            <w:sz w:val="24"/>
                                            <w:szCs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 w:cs="Chu Van An"/>
                                    <w:sz w:val="24"/>
                                    <w:szCs w:val="24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Chu Van An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w:p>
                          </w:tc>
                        </w:tr>
                      </w:tbl>
                      <w:p w14:paraId="4B1D4403" w14:textId="25442495" w:rsidR="005975C8" w:rsidRDefault="00995C76" w:rsidP="00D5695B">
                        <w:pPr>
                          <w:spacing w:before="60" w:after="60" w:line="240" w:lineRule="auto"/>
                          <w:jc w:val="both"/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color w:val="FF0000"/>
                            <w:sz w:val="24"/>
                            <w:szCs w:val="24"/>
                          </w:rPr>
                          <w:t>④</w:t>
                        </w:r>
                        <w:r w:rsidRPr="009C1218"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t xml:space="preserve"> Ghi nhớ công thức cộng:</w:t>
                        </w:r>
                      </w:p>
                      <w:p w14:paraId="00A87C66" w14:textId="3F51CFEF" w:rsidR="00BF1944" w:rsidRPr="008E2AC2" w:rsidRDefault="00BF1944" w:rsidP="00D5695B">
                        <w:pPr>
                          <w:shd w:val="clear" w:color="auto" w:fill="FFFFFF"/>
                          <w:spacing w:line="240" w:lineRule="auto"/>
                          <w:ind w:firstLine="720"/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</w:pPr>
                        <w:r w:rsidRPr="008E2AC2"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BF1944">
                          <w:rPr>
                            <w:rFonts w:ascii="Chu Van An" w:hAnsi="Chu Van An" w:cs="Chu Van An"/>
                            <w:b/>
                            <w:color w:val="0000CC"/>
                            <w:sz w:val="20"/>
                            <w:szCs w:val="20"/>
                          </w:rPr>
                          <w:t xml:space="preserve"> </w:t>
                        </w:r>
                        <w:r w:rsidRPr="00BF1944">
                          <w:rPr>
                            <w:rFonts w:ascii="Chu Van An" w:hAnsi="Chu Van An" w:cs="Chu Van An"/>
                            <w:b/>
                            <w:color w:val="0000CC"/>
                            <w:sz w:val="20"/>
                            <w:szCs w:val="20"/>
                          </w:rPr>
                          <w:sym w:font="Wingdings" w:char="F09F"/>
                        </w:r>
                        <w:r w:rsidRPr="008E2AC2">
                          <w:rPr>
                            <w:rFonts w:ascii="Chu Van An" w:hAnsi="Chu Van An" w:cs="Chu Van An"/>
                            <w:b/>
                            <w:position w:val="-10"/>
                            <w:sz w:val="20"/>
                            <w:szCs w:val="20"/>
                          </w:rPr>
                          <w:object w:dxaOrig="2920" w:dyaOrig="300" w14:anchorId="1C27B309">
                            <v:shape id="_x0000_i1056" type="#_x0000_t75" style="width:146.25pt;height:15pt" o:ole="">
                              <v:imagedata r:id="rId54" o:title=""/>
                            </v:shape>
                            <o:OLEObject Type="Embed" ProgID="Equation.DSMT4" ShapeID="_x0000_i1056" DrawAspect="Content" ObjectID="_1685733288" r:id="rId70"/>
                          </w:object>
                        </w:r>
                        <w:r w:rsidRPr="008E2AC2"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  <w:t xml:space="preserve">    </w:t>
                        </w:r>
                        <w:r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  <w:tab/>
                        </w:r>
                        <w:r w:rsidRPr="008E2AC2"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  <w:tab/>
                        </w:r>
                        <w:r w:rsidRPr="00BF1944">
                          <w:rPr>
                            <w:rFonts w:ascii="Chu Van An" w:hAnsi="Chu Van An" w:cs="Chu Van An"/>
                            <w:b/>
                            <w:color w:val="0000CC"/>
                            <w:sz w:val="20"/>
                            <w:szCs w:val="20"/>
                          </w:rPr>
                          <w:sym w:font="Wingdings" w:char="F09F"/>
                        </w:r>
                        <w:r w:rsidRPr="008E2AC2">
                          <w:rPr>
                            <w:rFonts w:ascii="Chu Van An" w:hAnsi="Chu Van An" w:cs="Chu Van An"/>
                            <w:b/>
                            <w:position w:val="-10"/>
                            <w:sz w:val="20"/>
                            <w:szCs w:val="20"/>
                          </w:rPr>
                          <w:object w:dxaOrig="2920" w:dyaOrig="300" w14:anchorId="3A0C1013">
                            <v:shape id="_x0000_i1058" type="#_x0000_t75" style="width:146.25pt;height:15pt" o:ole="">
                              <v:imagedata r:id="rId56" o:title=""/>
                            </v:shape>
                            <o:OLEObject Type="Embed" ProgID="Equation.DSMT4" ShapeID="_x0000_i1058" DrawAspect="Content" ObjectID="_1685733289" r:id="rId71"/>
                          </w:object>
                        </w:r>
                      </w:p>
                      <w:p w14:paraId="5AB90D8D" w14:textId="764B4996" w:rsidR="00BF1944" w:rsidRPr="008E2AC2" w:rsidRDefault="00BF1944" w:rsidP="00D5695B">
                        <w:pPr>
                          <w:shd w:val="clear" w:color="auto" w:fill="FFFFFF"/>
                          <w:spacing w:line="240" w:lineRule="auto"/>
                          <w:ind w:firstLine="720"/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  <w:t xml:space="preserve">  </w:t>
                        </w:r>
                        <w:r w:rsidRPr="00BF1944">
                          <w:rPr>
                            <w:rFonts w:ascii="Chu Van An" w:hAnsi="Chu Van An" w:cs="Chu Van An"/>
                            <w:b/>
                            <w:color w:val="0000CC"/>
                            <w:sz w:val="20"/>
                            <w:szCs w:val="20"/>
                          </w:rPr>
                          <w:sym w:font="Wingdings" w:char="F09F"/>
                        </w:r>
                        <w:r w:rsidRPr="008E2AC2">
                          <w:rPr>
                            <w:rFonts w:ascii="Chu Van An" w:hAnsi="Chu Van An" w:cs="Chu Van An"/>
                            <w:b/>
                            <w:position w:val="-10"/>
                            <w:sz w:val="20"/>
                            <w:szCs w:val="20"/>
                          </w:rPr>
                          <w:object w:dxaOrig="2900" w:dyaOrig="300" w14:anchorId="7BD17E64">
                            <v:shape id="_x0000_i1060" type="#_x0000_t75" style="width:144.75pt;height:15pt" o:ole="">
                              <v:imagedata r:id="rId58" o:title=""/>
                            </v:shape>
                            <o:OLEObject Type="Embed" ProgID="Equation.DSMT4" ShapeID="_x0000_i1060" DrawAspect="Content" ObjectID="_1685733290" r:id="rId72"/>
                          </w:object>
                        </w:r>
                        <w:r w:rsidRPr="008E2AC2"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  <w:t xml:space="preserve">      </w:t>
                        </w:r>
                        <w:r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  <w:tab/>
                        </w:r>
                        <w:r w:rsidR="00E65ABA">
                          <w:rPr>
                            <w:rFonts w:ascii="Chu Van An" w:hAnsi="Chu Van An" w:cs="Chu Van An"/>
                            <w:b/>
                            <w:sz w:val="20"/>
                            <w:szCs w:val="20"/>
                          </w:rPr>
                          <w:tab/>
                        </w:r>
                        <w:r w:rsidRPr="00BF1944">
                          <w:rPr>
                            <w:rFonts w:ascii="Chu Van An" w:hAnsi="Chu Van An" w:cs="Chu Van An"/>
                            <w:b/>
                            <w:color w:val="0000CC"/>
                            <w:sz w:val="20"/>
                            <w:szCs w:val="20"/>
                          </w:rPr>
                          <w:sym w:font="Wingdings" w:char="F09F"/>
                        </w:r>
                        <w:r w:rsidRPr="008E2AC2">
                          <w:rPr>
                            <w:rFonts w:ascii="Chu Van An" w:hAnsi="Chu Van An" w:cs="Chu Van An"/>
                            <w:b/>
                            <w:position w:val="-10"/>
                            <w:sz w:val="20"/>
                            <w:szCs w:val="20"/>
                          </w:rPr>
                          <w:object w:dxaOrig="2880" w:dyaOrig="300" w14:anchorId="2EEACC33">
                            <v:shape id="_x0000_i1062" type="#_x0000_t75" style="width:2in;height:15pt" o:ole="">
                              <v:imagedata r:id="rId60" o:title=""/>
                            </v:shape>
                            <o:OLEObject Type="Embed" ProgID="Equation.DSMT4" ShapeID="_x0000_i1062" DrawAspect="Content" ObjectID="_1685733291" r:id="rId73"/>
                          </w:object>
                        </w:r>
                      </w:p>
                      <w:p w14:paraId="291C4E6E" w14:textId="5CCC1B3F" w:rsidR="00D5695B" w:rsidRDefault="00D5695B" w:rsidP="00D5695B">
                        <w:pPr>
                          <w:spacing w:before="60" w:after="60" w:line="240" w:lineRule="auto"/>
                          <w:jc w:val="both"/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hAnsi="Cambria Math" w:cs="Chu Van An"/>
                            <w:b/>
                            <w:color w:val="FF0000"/>
                            <w:sz w:val="24"/>
                            <w:szCs w:val="24"/>
                          </w:rPr>
                          <w:t>⑤</w:t>
                        </w:r>
                        <w:r w:rsidRPr="009C1218"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Chu Van An" w:hAnsi="Chu Van An" w:cs="Chu Van An"/>
                            <w:b/>
                            <w:color w:val="0000CC"/>
                            <w:sz w:val="24"/>
                            <w:szCs w:val="24"/>
                          </w:rPr>
                          <w:t xml:space="preserve"> Ghi nhớ công thức hạ bậc</w:t>
                        </w:r>
                      </w:p>
                      <w:p w14:paraId="3157EC24" w14:textId="4BC81C39" w:rsidR="00D5695B" w:rsidRPr="008E2AC2" w:rsidRDefault="005975C8" w:rsidP="00D5695B">
                        <w:pPr>
                          <w:shd w:val="clear" w:color="auto" w:fill="FFFFFF"/>
                          <w:spacing w:line="240" w:lineRule="auto"/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  <w:r w:rsidR="00D5695B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ab/>
                        </w:r>
                        <w:r w:rsidR="00D5695B" w:rsidRPr="00BF1944">
                          <w:rPr>
                            <w:rFonts w:ascii="Chu Van An" w:hAnsi="Chu Van An" w:cs="Chu Van An"/>
                            <w:b/>
                            <w:color w:val="0000CC"/>
                            <w:sz w:val="20"/>
                            <w:szCs w:val="20"/>
                          </w:rPr>
                          <w:sym w:font="Wingdings" w:char="F09F"/>
                        </w:r>
                        <w:r w:rsidR="00D5695B" w:rsidRPr="008E2AC2">
                          <w:rPr>
                            <w:rFonts w:ascii="Chu Van An" w:hAnsi="Chu Van An" w:cs="Chu Van An"/>
                            <w:position w:val="-20"/>
                            <w:sz w:val="20"/>
                            <w:szCs w:val="20"/>
                          </w:rPr>
                          <w:object w:dxaOrig="1520" w:dyaOrig="540" w14:anchorId="1D3E15E8">
                            <v:shape id="_x0000_i1064" type="#_x0000_t75" style="width:75.75pt;height:27pt" o:ole="">
                              <v:imagedata r:id="rId62" o:title=""/>
                            </v:shape>
                            <o:OLEObject Type="Embed" ProgID="Equation.DSMT4" ShapeID="_x0000_i1064" DrawAspect="Content" ObjectID="_1685733292" r:id="rId74"/>
                          </w:object>
                        </w:r>
                        <w:r w:rsidR="00D5695B" w:rsidRPr="008E2AC2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 xml:space="preserve">                 </w:t>
                        </w:r>
                        <w:r w:rsidR="00D5695B" w:rsidRPr="008E2AC2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sym w:font="Symbol" w:char="F0DE"/>
                        </w:r>
                        <w:r w:rsidR="00D5695B" w:rsidRPr="008E2AC2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 xml:space="preserve"> </w:t>
                        </w:r>
                        <w:r w:rsidR="00D5695B" w:rsidRPr="008E2AC2">
                          <w:rPr>
                            <w:rFonts w:ascii="Chu Van An" w:hAnsi="Chu Van An" w:cs="Chu Van An"/>
                            <w:position w:val="-6"/>
                            <w:sz w:val="20"/>
                            <w:szCs w:val="20"/>
                          </w:rPr>
                          <w:object w:dxaOrig="1600" w:dyaOrig="320" w14:anchorId="71DB2CD6">
                            <v:shape id="_x0000_i1066" type="#_x0000_t75" style="width:80.25pt;height:15.75pt" o:ole="">
                              <v:imagedata r:id="rId64" o:title=""/>
                            </v:shape>
                            <o:OLEObject Type="Embed" ProgID="Equation.DSMT4" ShapeID="_x0000_i1066" DrawAspect="Content" ObjectID="_1685733293" r:id="rId75"/>
                          </w:object>
                        </w:r>
                        <w:r w:rsidR="00D5695B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ab/>
                        </w:r>
                        <w:r w:rsidR="00D5695B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ab/>
                        </w:r>
                        <w:r w:rsidR="00D5695B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ab/>
                        </w:r>
                        <w:r w:rsidR="00D5695B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ab/>
                        </w:r>
                        <w:r w:rsidR="00D5695B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ab/>
                        </w:r>
                        <w:r w:rsidR="00D5695B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ab/>
                        </w:r>
                        <w:r w:rsidR="00D5695B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ab/>
                        </w:r>
                        <w:r w:rsidR="00D5695B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ab/>
                        </w:r>
                        <w:r w:rsidR="00D5695B" w:rsidRPr="00BF1944">
                          <w:rPr>
                            <w:rFonts w:ascii="Chu Van An" w:hAnsi="Chu Van An" w:cs="Chu Van An"/>
                            <w:b/>
                            <w:color w:val="0000CC"/>
                            <w:sz w:val="20"/>
                            <w:szCs w:val="20"/>
                          </w:rPr>
                          <w:sym w:font="Wingdings" w:char="F09F"/>
                        </w:r>
                        <w:r w:rsidR="00D5695B" w:rsidRPr="008E2AC2">
                          <w:rPr>
                            <w:rFonts w:ascii="Chu Van An" w:hAnsi="Chu Van An" w:cs="Chu Van An"/>
                            <w:position w:val="-20"/>
                            <w:sz w:val="20"/>
                            <w:szCs w:val="20"/>
                          </w:rPr>
                          <w:object w:dxaOrig="1560" w:dyaOrig="540" w14:anchorId="0053F97E">
                            <v:shape id="_x0000_i1068" type="#_x0000_t75" style="width:78pt;height:27pt" o:ole="">
                              <v:imagedata r:id="rId66" o:title=""/>
                            </v:shape>
                            <o:OLEObject Type="Embed" ProgID="Equation.DSMT4" ShapeID="_x0000_i1068" DrawAspect="Content" ObjectID="_1685733294" r:id="rId76"/>
                          </w:object>
                        </w:r>
                        <w:r w:rsidR="00D5695B" w:rsidRPr="008E2AC2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t xml:space="preserve">                </w:t>
                        </w:r>
                        <w:r w:rsidR="00D5695B" w:rsidRPr="008E2AC2">
                          <w:rPr>
                            <w:rFonts w:ascii="Chu Van An" w:hAnsi="Chu Van An" w:cs="Chu Van An"/>
                            <w:sz w:val="20"/>
                            <w:szCs w:val="20"/>
                          </w:rPr>
                          <w:sym w:font="Symbol" w:char="F0DE"/>
                        </w:r>
                        <w:r w:rsidR="00D5695B" w:rsidRPr="008E2AC2">
                          <w:rPr>
                            <w:rFonts w:ascii="Chu Van An" w:hAnsi="Chu Van An" w:cs="Chu Van An"/>
                            <w:position w:val="-6"/>
                            <w:sz w:val="20"/>
                            <w:szCs w:val="20"/>
                          </w:rPr>
                          <w:object w:dxaOrig="1620" w:dyaOrig="320" w14:anchorId="3097120B">
                            <v:shape id="_x0000_i1070" type="#_x0000_t75" style="width:81pt;height:15.75pt" o:ole="">
                              <v:imagedata r:id="rId68" o:title=""/>
                            </v:shape>
                            <o:OLEObject Type="Embed" ProgID="Equation.DSMT4" ShapeID="_x0000_i1070" DrawAspect="Content" ObjectID="_1685733295" r:id="rId77"/>
                          </w:object>
                        </w:r>
                      </w:p>
                      <w:p w14:paraId="3CC7080C" w14:textId="150AEB1C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3A8C8FD9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D77495B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445F383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A9BBF0F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3FD6D74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C5CCE2A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F5DDEA0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F3270E6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D21FA0E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B829E09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CF5ACE5" w14:textId="77777777" w:rsidR="005975C8" w:rsidRPr="009C1218" w:rsidRDefault="005975C8" w:rsidP="00DA5956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eastAsia="Times New Roman" w:hAnsi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493" o:spid="_x0000_s1082" style="position:absolute;top:-483;width:11769;height:3032" coordorigin=",-483" coordsize="11769,3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Io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">
                  <v:shape id="Rectangle: Folded Corner 494" o:spid="_x0000_s1083" type="#_x0000_t65" style="position:absolute;left:135;top:104;width:11634;height:2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" adj="10800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84" type="#_x0000_t202" style="position:absolute;top:-483;width:11287;height:3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" filled="f" stroked="f">
                    <v:textbox>
                      <w:txbxContent>
                        <w:p w14:paraId="16491A99" w14:textId="0D5BF3BA" w:rsidR="005975C8" w:rsidRDefault="005975C8" w:rsidP="00DA5956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>
                            <w:rPr>
                              <w:rFonts w:ascii="Yu Gothic Medium" w:eastAsia="Yu Gothic Medium" w:hAnsi="Yu Gothic Medium" w:cs="Chu Van An" w:hint="eastAsia"/>
                              <w:b/>
                              <w:bCs/>
                              <w:color w:val="0000CC"/>
                              <w:kern w:val="24"/>
                            </w:rPr>
                            <w:t>➂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8948D0E" w14:textId="5B010CF5" w:rsidR="00EC5D1C" w:rsidRPr="00951817" w:rsidRDefault="00F80F64" w:rsidP="00951817">
      <w:pPr>
        <w:spacing w:line="240" w:lineRule="auto"/>
        <w:ind w:left="426"/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</w:pPr>
      <w:r w:rsidRPr="00951817">
        <w:rPr>
          <w:rFonts w:ascii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525AFDA0" wp14:editId="2DA44510">
                <wp:extent cx="6547104" cy="1428750"/>
                <wp:effectExtent l="0" t="19050" r="25400" b="19050"/>
                <wp:docPr id="3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7104" cy="1428750"/>
                          <a:chOff x="0" y="0"/>
                          <a:chExt cx="6547104" cy="1388275"/>
                        </a:xfrm>
                      </wpg:grpSpPr>
                      <wps:wsp>
                        <wps:cNvPr id="4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0" y="261242"/>
                            <a:ext cx="6547104" cy="1127033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EFFF7"/>
                              </a:gs>
                              <a:gs pos="98000">
                                <a:srgbClr val="EFFFFF"/>
                              </a:gs>
                              <a:gs pos="99001">
                                <a:srgbClr val="FFFFFB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5A28F3" w14:textId="77777777" w:rsidR="00CA1EE3" w:rsidRDefault="00CA1EE3" w:rsidP="00CA1EE3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ambria Math" w:eastAsia="Times New Roman" w:hAnsi="Cambria Math" w:cs="Cambria Math"/>
                                  <w:b/>
                                  <w:bCs/>
                                  <w:color w:val="0000CC"/>
                                  <w:kern w:val="24"/>
                                </w:rPr>
                              </w:pPr>
                            </w:p>
                            <w:p w14:paraId="30D1A136" w14:textId="4152F92D" w:rsidR="007911F0" w:rsidRPr="009C1218" w:rsidRDefault="00E65ABA" w:rsidP="00CA1EE3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E65ABA">
                                <w:rPr>
                                  <w:rFonts w:ascii="Chu Van An" w:hAnsi="Chu Van An" w:cs="Chu Van An"/>
                                  <w:b/>
                                  <w:bCs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  <w:sym w:font="Wingdings" w:char="F0C4"/>
                              </w:r>
                              <w:r w:rsidR="007911F0"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Phương trình bậc nhất đối với một hàm số lượng giác là pt có dạng: at + b = 0, </w:t>
                              </w:r>
                            </w:p>
                            <w:p w14:paraId="415EE97A" w14:textId="77777777" w:rsidR="00CA1EE3" w:rsidRDefault="007911F0" w:rsidP="00D62C9A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Trong đó a, b là các hằng số (a 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sym w:font="Symbol" w:char="F0B9"/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 0), t là một trong các hàm số lượng giác.</w:t>
                              </w:r>
                            </w:p>
                            <w:p w14:paraId="433C83F6" w14:textId="6A3485A2" w:rsidR="007911F0" w:rsidRPr="00CA1EE3" w:rsidRDefault="007911F0" w:rsidP="00D62C9A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CA1EE3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Cách giải: </w:t>
                              </w:r>
                              <w:r w:rsidR="00D10590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>chuyển vế đ</w:t>
                              </w:r>
                              <w:r w:rsidRPr="00CA1EE3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>ưa về phương trình lượng giác cơ bản</w:t>
                              </w:r>
                              <w:r w:rsidR="00BB51F3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 giải được bằng công thức</w:t>
                              </w:r>
                            </w:p>
                            <w:p w14:paraId="35104A1A" w14:textId="47AD1D63" w:rsidR="00F80F64" w:rsidRPr="00993994" w:rsidRDefault="00F80F64" w:rsidP="00CA1EE3">
                              <w:pPr>
                                <w:pStyle w:val="ListParagraph"/>
                                <w:kinsoku w:val="0"/>
                                <w:overflowPunct w:val="0"/>
                                <w:spacing w:line="240" w:lineRule="auto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150812" y="0"/>
                            <a:ext cx="5641331" cy="571533"/>
                            <a:chOff x="150812" y="0"/>
                            <a:chExt cx="5641667" cy="571533"/>
                          </a:xfrm>
                        </wpg:grpSpPr>
                        <wpg:grpSp>
                          <wpg:cNvPr id="7" name="Group 7"/>
                          <wpg:cNvGrpSpPr/>
                          <wpg:grpSpPr>
                            <a:xfrm>
                              <a:off x="150812" y="0"/>
                              <a:ext cx="5641667" cy="485775"/>
                              <a:chOff x="150812" y="0"/>
                              <a:chExt cx="5641667" cy="485775"/>
                            </a:xfrm>
                          </wpg:grpSpPr>
                          <wpg:grpSp>
                            <wpg:cNvPr id="18" name="Group 18"/>
                            <wpg:cNvGrpSpPr/>
                            <wpg:grpSpPr>
                              <a:xfrm>
                                <a:off x="184141" y="0"/>
                                <a:ext cx="5608338" cy="485775"/>
                                <a:chOff x="184141" y="0"/>
                                <a:chExt cx="5608338" cy="485775"/>
                              </a:xfrm>
                            </wpg:grpSpPr>
                            <wps:wsp>
                              <wps:cNvPr id="19" name="Rectangle: Single Corner Snipped 19"/>
                              <wps:cNvSpPr/>
                              <wps:spPr>
                                <a:xfrm>
                                  <a:off x="184141" y="38090"/>
                                  <a:ext cx="5608338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56" name="Group 56"/>
                              <wpg:cNvGrpSpPr/>
                              <wpg:grpSpPr>
                                <a:xfrm>
                                  <a:off x="1502180" y="0"/>
                                  <a:ext cx="4160911" cy="485775"/>
                                  <a:chOff x="1502180" y="0"/>
                                  <a:chExt cx="4160911" cy="485775"/>
                                </a:xfrm>
                              </wpg:grpSpPr>
                              <wpg:grpSp>
                                <wpg:cNvPr id="57" name="Group 57"/>
                                <wpg:cNvGrpSpPr/>
                                <wpg:grpSpPr>
                                  <a:xfrm>
                                    <a:off x="1611714" y="104387"/>
                                    <a:ext cx="4051377" cy="369570"/>
                                    <a:chOff x="1611714" y="104387"/>
                                    <a:chExt cx="4051377" cy="369570"/>
                                  </a:xfrm>
                                </wpg:grpSpPr>
                                <wps:wsp>
                                  <wps:cNvPr id="452" name="Arrow: Chevron 452"/>
                                  <wps:cNvSpPr/>
                                  <wps:spPr>
                                    <a:xfrm>
                                      <a:off x="1761732" y="105161"/>
                                      <a:ext cx="3901359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36ABD90" w14:textId="77777777" w:rsidR="00F80F64" w:rsidRDefault="00F80F64" w:rsidP="00F80F64">
                                        <w:pPr>
                                          <w:spacing w:line="256" w:lineRule="auto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00CC"/>
                                            <w:kern w:val="24"/>
                                          </w:rPr>
                                        </w:pPr>
                                        <w:r w:rsidRPr="00E54F04">
                                          <w:rPr>
                                            <w:rFonts w:ascii="Chu Van An" w:hAnsi="Chu Van An" w:cs="Chu Van An"/>
                                            <w:b/>
                                            <w:color w:val="0000CC"/>
                                          </w:rPr>
                                          <w:t xml:space="preserve">Phương trình bậc 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color w:val="0000CC"/>
                                          </w:rPr>
                                          <w:t>nhất theo 1 hàm số lượng giác</w:t>
                                        </w:r>
                                      </w:p>
                                      <w:p w14:paraId="5AD2155C" w14:textId="77777777" w:rsidR="00F80F64" w:rsidRDefault="00F80F64" w:rsidP="00F80F64">
                                        <w:pPr>
                                          <w:spacing w:line="256" w:lineRule="auto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00CC"/>
                                            <w:kern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453" name="Group 453"/>
                                  <wpg:cNvGrpSpPr/>
                                  <wpg:grpSpPr>
                                    <a:xfrm>
                                      <a:off x="1611714" y="104387"/>
                                      <a:ext cx="342900" cy="369570"/>
                                      <a:chOff x="1611714" y="104387"/>
                                      <a:chExt cx="342900" cy="369570"/>
                                    </a:xfrm>
                                  </wpg:grpSpPr>
                                  <wps:wsp>
                                    <wps:cNvPr id="454" name="Freeform: Shape 454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455" name="TextBox 36"/>
                                    <wps:cNvSpPr txBox="1"/>
                                    <wps:spPr>
                                      <a:xfrm>
                                        <a:off x="1611714" y="104387"/>
                                        <a:ext cx="342900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7DCAF497" w14:textId="77777777" w:rsidR="00F80F64" w:rsidRDefault="00F80F64" w:rsidP="00F80F64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456" name="Group 456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457" name="Freeform: Shape 457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458" name="Flowchart: Terminator 458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484" name="Flowchart: Direct Access Storage 484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485" name="Group 485"/>
                          <wpg:cNvGrpSpPr/>
                          <wpg:grpSpPr>
                            <a:xfrm>
                              <a:off x="327030" y="38100"/>
                              <a:ext cx="1197364" cy="533433"/>
                              <a:chOff x="327030" y="38100"/>
                              <a:chExt cx="1197364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496" name="Flowchart: Preparation 496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97" name="TextBox 42"/>
                            <wps:cNvSpPr txBox="1"/>
                            <wps:spPr>
                              <a:xfrm>
                                <a:off x="392757" y="43213"/>
                                <a:ext cx="1131637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68A053F8" w14:textId="77777777" w:rsidR="00F80F64" w:rsidRDefault="00F80F64" w:rsidP="00F80F64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 Daïng 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25AFDA0" id="Group 40" o:spid="_x0000_s1085" style="width:515.5pt;height:112.5pt;mso-position-horizontal-relative:char;mso-position-vertical-relative:line" coordsize="65471,13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">
                <v:shape id="Rectangle: Diagonal Corners Rounded 1" o:spid="_x0000_s1086" style="position:absolute;top:2612;width:65471;height:11270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64225f #efffff;64881f #fffffb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775,0;6434925,0;6547104,81033;6547104,1116360;6532329,1127033;112179,1127033;0,1046000;0,10673;14775,0" o:connectangles="0,0,0,0,0,0,0,0,0" textboxrect="0,0,6435090,1533525"/>
                  <v:textbox>
                    <w:txbxContent>
                      <w:p w14:paraId="795A28F3" w14:textId="77777777" w:rsidR="00CA1EE3" w:rsidRDefault="00CA1EE3" w:rsidP="00CA1EE3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ambria Math" w:eastAsia="Times New Roman" w:hAnsi="Cambria Math" w:cs="Cambria Math"/>
                            <w:b/>
                            <w:bCs/>
                            <w:color w:val="0000CC"/>
                            <w:kern w:val="24"/>
                          </w:rPr>
                        </w:pPr>
                      </w:p>
                      <w:p w14:paraId="30D1A136" w14:textId="4152F92D" w:rsidR="007911F0" w:rsidRPr="009C1218" w:rsidRDefault="00E65ABA" w:rsidP="00CA1EE3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E65ABA">
                          <w:rPr>
                            <w:rFonts w:ascii="Chu Van An" w:hAnsi="Chu Van An" w:cs="Chu Van An"/>
                            <w:b/>
                            <w:bCs/>
                            <w:iCs/>
                            <w:color w:val="FF0000"/>
                            <w:sz w:val="24"/>
                            <w:szCs w:val="24"/>
                          </w:rPr>
                          <w:sym w:font="Wingdings" w:char="F0C4"/>
                        </w:r>
                        <w:r w:rsidR="007911F0"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Phương trình bậc nhất đối với một hàm số lượng giác là pt có dạng: at + b = 0, </w:t>
                        </w:r>
                      </w:p>
                      <w:p w14:paraId="415EE97A" w14:textId="77777777" w:rsidR="00CA1EE3" w:rsidRDefault="007911F0" w:rsidP="00D62C9A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Trong đó a, b là các hằng số (a </w:t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sym w:font="Symbol" w:char="F0B9"/>
                        </w:r>
                        <w:r w:rsidRPr="009C1218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 0), t là một trong các hàm số lượng giác.</w:t>
                        </w:r>
                      </w:p>
                      <w:p w14:paraId="433C83F6" w14:textId="6A3485A2" w:rsidR="007911F0" w:rsidRPr="00CA1EE3" w:rsidRDefault="007911F0" w:rsidP="00D62C9A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CA1EE3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Cách giải: </w:t>
                        </w:r>
                        <w:r w:rsidR="00D10590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>chuyển vế đ</w:t>
                        </w:r>
                        <w:r w:rsidRPr="00CA1EE3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>ưa về phương trình lượng giác cơ bản</w:t>
                        </w:r>
                        <w:r w:rsidR="00BB51F3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 giải được bằng công thức</w:t>
                        </w:r>
                      </w:p>
                      <w:p w14:paraId="35104A1A" w14:textId="47AD1D63" w:rsidR="00F80F64" w:rsidRPr="00993994" w:rsidRDefault="00F80F64" w:rsidP="00CA1EE3">
                        <w:pPr>
                          <w:pStyle w:val="ListParagraph"/>
                          <w:kinsoku w:val="0"/>
                          <w:overflowPunct w:val="0"/>
                          <w:spacing w:line="240" w:lineRule="auto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</w:rPr>
                        </w:pPr>
                      </w:p>
                    </w:txbxContent>
                  </v:textbox>
                </v:shape>
                <v:group id="Group 6" o:spid="_x0000_s1087" style="position:absolute;left:1508;width:56413;height:5715" coordorigin="1508" coordsize="564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group id="_x0000_s1088" style="position:absolute;left:1508;width:56416;height:4857" coordorigin="1508" coordsize="5641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group id="Group 18" o:spid="_x0000_s1089" style="position:absolute;left:1841;width:56083;height:4857" coordorigin="1841" coordsize="5608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shape id="Rectangle: Single Corner Snipped 19" o:spid="_x0000_s1090" style="position:absolute;left:1841;top:380;width:56083;height:4476;visibility:visible;mso-wrap-style:square;v-text-anchor:middle" coordsize="560833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" path="m,l5384561,r223777,223777l5608338,447554,,447554,,xe" fillcolor="#efddf6 [663]" stroked="f" strokeweight="1.25pt">
                        <v:fill r:id="rId78" o:title="" color2="#fffff7" type="pattern"/>
                        <v:path arrowok="t" o:connecttype="custom" o:connectlocs="0,0;5384561,0;5608338,223777;5608338,447554;0,447554;0,0" o:connectangles="0,0,0,0,0,0"/>
                      </v:shape>
                      <v:group id="Group 56" o:spid="_x0000_s1091" style="position:absolute;left:15021;width:41609;height:4857" coordorigin="15021" coordsize="41609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Group 57" o:spid="_x0000_s1092" style="position:absolute;left:16117;top:1043;width:40513;height:3696" coordorigin="16117,1043" coordsize="4051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    <v:shape id="Arrow: Chevron 452" o:spid="_x0000_s1093" type="#_x0000_t55" style="position:absolute;left:17617;top:1051;width:3901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" adj="21272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636ABD90" w14:textId="77777777" w:rsidR="00F80F64" w:rsidRDefault="00F80F64" w:rsidP="00F80F64">
                                  <w:pPr>
                                    <w:spacing w:line="256" w:lineRule="auto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00CC"/>
                                      <w:kern w:val="24"/>
                                    </w:rPr>
                                  </w:pPr>
                                  <w:r w:rsidRPr="00E54F04">
                                    <w:rPr>
                                      <w:rFonts w:ascii="Chu Van An" w:hAnsi="Chu Van An" w:cs="Chu Van An"/>
                                      <w:b/>
                                      <w:color w:val="0000CC"/>
                                    </w:rPr>
                                    <w:t xml:space="preserve">Phương trình bậc 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color w:val="0000CC"/>
                                    </w:rPr>
                                    <w:t>nhất theo 1 hàm số lượng giác</w:t>
                                  </w:r>
                                </w:p>
                                <w:p w14:paraId="5AD2155C" w14:textId="77777777" w:rsidR="00F80F64" w:rsidRDefault="00F80F64" w:rsidP="00F80F64">
                                  <w:pPr>
                                    <w:spacing w:line="256" w:lineRule="auto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00CC"/>
                                      <w:kern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group id="Group 453" o:spid="_x0000_s1094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4i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">
                            <v:shape id="Freeform: Shape 454" o:spid="_x0000_s1095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96" type="#_x0000_t202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" filled="f" stroked="f">
                              <v:textbox>
                                <w:txbxContent>
                                  <w:p w14:paraId="7DCAF497" w14:textId="77777777" w:rsidR="00F80F64" w:rsidRDefault="00F80F64" w:rsidP="00F80F64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456" o:spid="_x0000_s1097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        <v:shape id="Freeform: Shape 457" o:spid="_x0000_s1098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458" o:spid="_x0000_s1099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484" o:spid="_x0000_s1100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485" o:spid="_x0000_s1101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  <v:shape id="Flowchart: Preparation 496" o:spid="_x0000_s1102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03" type="#_x0000_t202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" filled="f" stroked="f">
                      <v:shadow on="t" color="black" opacity="20971f" offset="0,2.2pt"/>
                      <v:textbox>
                        <w:txbxContent>
                          <w:p w14:paraId="68A053F8" w14:textId="77777777" w:rsidR="00F80F64" w:rsidRDefault="00F80F64" w:rsidP="00F80F64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 xml:space="preserve"> Daïng 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①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75F43E34" w14:textId="7169F2F7" w:rsidR="00EC5D1C" w:rsidRPr="00951817" w:rsidRDefault="00EC5D1C" w:rsidP="00951817">
      <w:pPr>
        <w:spacing w:line="240" w:lineRule="auto"/>
        <w:ind w:left="426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951817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3880C048" w14:textId="77777777" w:rsidR="00C22236" w:rsidRPr="00951817" w:rsidRDefault="00C22236" w:rsidP="00951817">
      <w:pPr>
        <w:tabs>
          <w:tab w:val="left" w:pos="992"/>
        </w:tabs>
        <w:spacing w:line="240" w:lineRule="auto"/>
        <w:ind w:left="992" w:hanging="992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color w:val="0000FF"/>
          <w:sz w:val="24"/>
          <w:szCs w:val="24"/>
          <w:lang w:val="vi-VN" w:eastAsia="vi-VN"/>
        </w:rPr>
        <w:t xml:space="preserve">Câu 1: </w:t>
      </w:r>
      <w:r w:rsidRPr="00951817">
        <w:rPr>
          <w:rFonts w:ascii="Chu Van An" w:hAnsi="Chu Van An" w:cs="Chu Van An"/>
          <w:sz w:val="24"/>
          <w:szCs w:val="24"/>
        </w:rPr>
        <w:t xml:space="preserve">Phương trình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2sin</m:t>
        </m:r>
        <m:r>
          <w:rPr>
            <w:rFonts w:ascii="Cambria Math" w:hAnsi="Cambria Math" w:cs="Chu Van An"/>
            <w:sz w:val="24"/>
            <w:szCs w:val="24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1</m:t>
        </m:r>
        <m:r>
          <w:rPr>
            <w:rFonts w:ascii="Cambria Math" w:hAnsi="Cambria Math" w:cs="Chu Van 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0</m:t>
        </m:r>
      </m:oMath>
      <w:r w:rsidRPr="00951817">
        <w:rPr>
          <w:rFonts w:ascii="Chu Van An" w:hAnsi="Chu Van An" w:cs="Chu Van An"/>
          <w:sz w:val="24"/>
          <w:szCs w:val="24"/>
        </w:rPr>
        <w:t xml:space="preserve"> có tập nghiệm là</w:t>
      </w:r>
    </w:p>
    <w:p w14:paraId="3E5D5469" w14:textId="4D95B120" w:rsidR="00C22236" w:rsidRPr="00951817" w:rsidRDefault="002B665F" w:rsidP="00951817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Cs/>
          <w:sz w:val="24"/>
          <w:szCs w:val="24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</w:rPr>
        <w:t>A.</w:t>
      </w:r>
      <m:oMath>
        <m:r>
          <w:rPr>
            <w:rFonts w:ascii="Cambria Math" w:hAnsi="Cambria Math" w:cs="Chu Van An"/>
            <w:sz w:val="24"/>
            <w:szCs w:val="24"/>
          </w:rPr>
          <m:t xml:space="preserve"> 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</w:rPr>
              <m:t>+k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</w:rPr>
              <m:t>+k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,</m:t>
            </m:r>
            <m:r>
              <w:rPr>
                <w:rFonts w:ascii="Cambria Math" w:hAnsi="Cambria Math" w:cs="Chu Van An"/>
                <w:sz w:val="24"/>
                <w:szCs w:val="24"/>
              </w:rPr>
              <m:t>k∈</m:t>
            </m:r>
            <m:r>
              <m:rPr>
                <m:scr m:val="double-struck"/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Z</m:t>
            </m:r>
          </m:e>
        </m:d>
      </m:oMath>
      <w:r w:rsidR="00C22236" w:rsidRPr="00951817">
        <w:rPr>
          <w:rFonts w:ascii="Chu Van An" w:hAnsi="Chu Van An" w:cs="Chu Van An"/>
          <w:bCs/>
          <w:sz w:val="24"/>
          <w:szCs w:val="24"/>
        </w:rPr>
        <w:t xml:space="preserve"> .</w:t>
      </w:r>
      <w:r w:rsidR="00C22236" w:rsidRPr="00951817">
        <w:rPr>
          <w:rFonts w:ascii="Chu Van An" w:hAnsi="Chu Van An" w:cs="Chu Van An"/>
          <w:bCs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</w:rPr>
        <w:t>B.</w:t>
      </w:r>
      <m:oMath>
        <m:r>
          <w:rPr>
            <w:rFonts w:ascii="Cambria Math" w:hAnsi="Cambria Math" w:cs="Chu Van An"/>
            <w:sz w:val="24"/>
            <w:szCs w:val="24"/>
          </w:rPr>
          <m:t xml:space="preserve"> 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</w:rPr>
              <m:t>+k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;</m:t>
            </m:r>
            <m:r>
              <w:rPr>
                <w:rFonts w:ascii="Cambria Math" w:hAnsi="Cambria Math" w:cs="Chu Van 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</w:rPr>
              <m:t>+k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,</m:t>
            </m:r>
            <m:r>
              <w:rPr>
                <w:rFonts w:ascii="Cambria Math" w:hAnsi="Cambria Math" w:cs="Chu Van An"/>
                <w:sz w:val="24"/>
                <w:szCs w:val="24"/>
              </w:rPr>
              <m:t>k∈</m:t>
            </m:r>
            <m:r>
              <m:rPr>
                <m:scr m:val="double-struck"/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Z</m:t>
            </m:r>
          </m:e>
        </m:d>
      </m:oMath>
      <w:r w:rsidR="00C22236" w:rsidRPr="00951817">
        <w:rPr>
          <w:rFonts w:ascii="Chu Van An" w:hAnsi="Chu Van An" w:cs="Chu Van An"/>
          <w:bCs/>
          <w:sz w:val="24"/>
          <w:szCs w:val="24"/>
        </w:rPr>
        <w:t>.</w:t>
      </w:r>
      <w:r w:rsidR="00C22236" w:rsidRPr="00951817">
        <w:rPr>
          <w:rFonts w:ascii="Chu Van An" w:hAnsi="Chu Van An" w:cs="Chu Van An"/>
          <w:bCs/>
          <w:sz w:val="24"/>
          <w:szCs w:val="24"/>
        </w:rPr>
        <w:tab/>
      </w:r>
    </w:p>
    <w:p w14:paraId="1D7C1A36" w14:textId="2E850B4B" w:rsidR="00C22236" w:rsidRPr="00951817" w:rsidRDefault="002B665F" w:rsidP="00951817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Cs/>
          <w:sz w:val="24"/>
          <w:szCs w:val="24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</w:rPr>
        <w:t>C.</w:t>
      </w:r>
      <m:oMath>
        <m:r>
          <w:rPr>
            <w:rFonts w:ascii="Cambria Math" w:hAnsi="Cambria Math" w:cs="Chu Van An"/>
            <w:sz w:val="24"/>
            <w:szCs w:val="24"/>
          </w:rPr>
          <m:t xml:space="preserve"> 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</w:rPr>
              <m:t>+k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;</m:t>
            </m:r>
            <m:r>
              <w:rPr>
                <w:rFonts w:ascii="Cambria Math" w:hAnsi="Cambria Math" w:cs="Chu Van 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</w:rPr>
              <m:t>+k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,</m:t>
            </m:r>
            <m:r>
              <w:rPr>
                <w:rFonts w:ascii="Cambria Math" w:hAnsi="Cambria Math" w:cs="Chu Van An"/>
                <w:sz w:val="24"/>
                <w:szCs w:val="24"/>
              </w:rPr>
              <m:t>k∈</m:t>
            </m:r>
            <m:r>
              <m:rPr>
                <m:scr m:val="double-struck"/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Z</m:t>
            </m:r>
          </m:e>
        </m:d>
      </m:oMath>
      <w:r w:rsidR="00C22236" w:rsidRPr="00951817">
        <w:rPr>
          <w:rFonts w:ascii="Chu Van An" w:hAnsi="Chu Van An" w:cs="Chu Van An"/>
          <w:bCs/>
          <w:sz w:val="24"/>
          <w:szCs w:val="24"/>
        </w:rPr>
        <w:t>.</w:t>
      </w:r>
      <w:r w:rsidR="00C22236" w:rsidRPr="00951817">
        <w:rPr>
          <w:rFonts w:ascii="Chu Van An" w:hAnsi="Chu Van An" w:cs="Chu Van An"/>
          <w:bCs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</w:rPr>
        <w:t>D.</w:t>
      </w:r>
      <m:oMath>
        <m:r>
          <w:rPr>
            <w:rFonts w:ascii="Cambria Math" w:hAnsi="Cambria Math" w:cs="Chu Van An"/>
            <w:sz w:val="24"/>
            <w:szCs w:val="24"/>
          </w:rPr>
          <m:t xml:space="preserve"> 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</w:rPr>
              <m:t>+k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,</m:t>
            </m:r>
            <m:r>
              <w:rPr>
                <w:rFonts w:ascii="Cambria Math" w:hAnsi="Cambria Math" w:cs="Chu Van An"/>
                <w:sz w:val="24"/>
                <w:szCs w:val="24"/>
              </w:rPr>
              <m:t>k∈</m:t>
            </m:r>
            <m:r>
              <m:rPr>
                <m:scr m:val="double-struck"/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Z</m:t>
            </m:r>
          </m:e>
        </m:d>
      </m:oMath>
      <w:r w:rsidR="00C22236" w:rsidRPr="00951817">
        <w:rPr>
          <w:rFonts w:ascii="Chu Van An" w:hAnsi="Chu Van An" w:cs="Chu Van An"/>
          <w:bCs/>
          <w:sz w:val="24"/>
          <w:szCs w:val="24"/>
        </w:rPr>
        <w:t>.</w:t>
      </w:r>
    </w:p>
    <w:p w14:paraId="3D0649D5" w14:textId="46DBE262" w:rsidR="00C22236" w:rsidRPr="00951817" w:rsidRDefault="00741FA6" w:rsidP="00951817">
      <w:pPr>
        <w:tabs>
          <w:tab w:val="left" w:pos="2268"/>
        </w:tabs>
        <w:spacing w:line="240" w:lineRule="auto"/>
        <w:ind w:left="964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  <w:r w:rsidR="00C22236" w:rsidRPr="00951817">
        <w:rPr>
          <w:rFonts w:ascii="Chu Van An" w:hAnsi="Chu Van An" w:cs="Chu Van An"/>
          <w:b/>
          <w:i/>
          <w:sz w:val="24"/>
          <w:szCs w:val="24"/>
        </w:rPr>
        <w:t xml:space="preserve"> </w:t>
      </w:r>
    </w:p>
    <w:p w14:paraId="227F8E22" w14:textId="77777777" w:rsidR="00C22236" w:rsidRPr="00951817" w:rsidRDefault="00C22236" w:rsidP="00951817">
      <w:pPr>
        <w:tabs>
          <w:tab w:val="left" w:pos="2268"/>
        </w:tabs>
        <w:spacing w:line="240" w:lineRule="auto"/>
        <w:ind w:left="964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sz w:val="24"/>
          <w:szCs w:val="24"/>
        </w:rPr>
        <w:t xml:space="preserve">Ta có: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2sin</m:t>
        </m:r>
        <m:r>
          <w:rPr>
            <w:rFonts w:ascii="Cambria Math" w:hAnsi="Cambria Math" w:cs="Chu Van An"/>
            <w:sz w:val="24"/>
            <w:szCs w:val="24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1</m:t>
        </m:r>
        <m:r>
          <w:rPr>
            <w:rFonts w:ascii="Cambria Math" w:hAnsi="Cambria Math" w:cs="Chu Van 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0</m:t>
        </m:r>
        <m:r>
          <w:rPr>
            <w:rFonts w:ascii="Cambria Math" w:hAnsi="Cambria Math" w:cs="Chu Van An"/>
            <w:sz w:val="24"/>
            <w:szCs w:val="24"/>
          </w:rPr>
          <m:t>⇔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Chu Van An"/>
            <w:sz w:val="24"/>
            <w:szCs w:val="24"/>
          </w:rPr>
          <m:t>⇔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r>
          <w:rPr>
            <w:rFonts w:ascii="Cambria Math" w:hAnsi="Cambria Math" w:cs="Chu Van An"/>
            <w:sz w:val="24"/>
            <w:szCs w:val="24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="Chu Van An"/>
            <w:sz w:val="24"/>
            <w:szCs w:val="24"/>
          </w:rPr>
          <m:t>⇔</m:t>
        </m:r>
        <m:d>
          <m:dPr>
            <m:begChr m:val="["/>
            <m:endChr m:val="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6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5</m:t>
                      </m:r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6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</m:m>
          </m:e>
        </m:d>
        <m:r>
          <w:rPr>
            <w:rFonts w:ascii="Cambria Math" w:hAnsi="Cambria Math" w:cs="Chu Van An"/>
            <w:sz w:val="24"/>
            <w:szCs w:val="24"/>
          </w:rPr>
          <m:t>k∈</m:t>
        </m:r>
        <m:r>
          <m:rPr>
            <m:scr m:val="double-struck"/>
            <m:sty m:val="p"/>
          </m:rPr>
          <w:rPr>
            <w:rFonts w:ascii="Cambria Math" w:hAnsi="Cambria Math" w:cs="Chu Van An"/>
            <w:sz w:val="24"/>
            <w:szCs w:val="24"/>
          </w:rPr>
          <m:t>Z</m:t>
        </m:r>
      </m:oMath>
      <w:r w:rsidRPr="00951817">
        <w:rPr>
          <w:rFonts w:ascii="Chu Van An" w:hAnsi="Chu Van An" w:cs="Chu Van An"/>
          <w:sz w:val="24"/>
          <w:szCs w:val="24"/>
        </w:rPr>
        <w:t xml:space="preserve"> .</w:t>
      </w:r>
    </w:p>
    <w:p w14:paraId="127C6F8B" w14:textId="77777777" w:rsidR="00C22236" w:rsidRPr="00951817" w:rsidRDefault="00C22236" w:rsidP="00951817">
      <w:pPr>
        <w:tabs>
          <w:tab w:val="left" w:pos="992"/>
        </w:tabs>
        <w:spacing w:line="240" w:lineRule="auto"/>
        <w:ind w:left="992" w:hanging="992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color w:val="0000FF"/>
          <w:sz w:val="24"/>
          <w:szCs w:val="24"/>
          <w:lang w:val="vi-VN" w:eastAsia="vi-VN"/>
        </w:rPr>
        <w:t xml:space="preserve">Câu 2: </w:t>
      </w:r>
      <w:r w:rsidRPr="00951817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951817">
        <w:rPr>
          <w:rFonts w:ascii="Chu Van An" w:hAnsi="Chu Van An" w:cs="Chu Van An"/>
          <w:sz w:val="24"/>
          <w:szCs w:val="24"/>
        </w:rPr>
        <w:t xml:space="preserve">Phương trình </w:t>
      </w:r>
      <m:oMath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</w:rPr>
          <m:t>cot</m:t>
        </m:r>
        <m:r>
          <w:rPr>
            <w:rFonts w:ascii="Cambria Math" w:hAnsi="Cambria Math" w:cs="Chu Van An"/>
            <w:noProof/>
            <w:sz w:val="24"/>
            <w:szCs w:val="24"/>
          </w:rPr>
          <m:t>x+</m:t>
        </m:r>
        <m:rad>
          <m:radPr>
            <m:degHide m:val="1"/>
            <m:ctrlPr>
              <w:rPr>
                <w:rFonts w:ascii="Cambria Math" w:hAnsi="Cambria Math" w:cs="Chu Van 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Chu Van An"/>
                <w:noProof/>
                <w:sz w:val="24"/>
                <w:szCs w:val="24"/>
              </w:rPr>
              <m:t>3</m:t>
            </m:r>
          </m:e>
        </m:rad>
        <m:r>
          <w:rPr>
            <w:rFonts w:ascii="Cambria Math" w:hAnsi="Cambria Math" w:cs="Chu Van An"/>
            <w:noProof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</w:rPr>
          <m:t>0</m:t>
        </m:r>
      </m:oMath>
      <w:r w:rsidRPr="00951817">
        <w:rPr>
          <w:rFonts w:ascii="Chu Van An" w:hAnsi="Chu Van An" w:cs="Chu Van An"/>
          <w:noProof/>
          <w:sz w:val="24"/>
          <w:szCs w:val="24"/>
        </w:rPr>
        <w:t xml:space="preserve"> có các nghiệm là</w:t>
      </w:r>
    </w:p>
    <w:p w14:paraId="4ACFDC05" w14:textId="0B321CCE" w:rsidR="00C22236" w:rsidRPr="00951817" w:rsidRDefault="002B665F" w:rsidP="00951817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noProof/>
          <w:sz w:val="24"/>
          <w:szCs w:val="24"/>
          <w:lang w:val="vi-VN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A.</w:t>
      </w:r>
      <w:r w:rsidR="00C22236" w:rsidRPr="00951817">
        <w:rPr>
          <w:rFonts w:ascii="Chu Van An" w:hAnsi="Chu Van An" w:cs="Chu Van An"/>
          <w:noProof/>
          <w:sz w:val="24"/>
          <w:szCs w:val="24"/>
          <w:lang w:val="vi-VN"/>
        </w:rPr>
        <w:t xml:space="preserve"> </w:t>
      </w:r>
      <m:oMath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3</m:t>
            </m:r>
          </m:den>
        </m:f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+k</m:t>
        </m:r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  <w:lang w:val="vi-VN"/>
          </w:rPr>
          <m:t>.2</m:t>
        </m:r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 xml:space="preserve">π  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∈Z</m:t>
            </m:r>
          </m:e>
        </m:d>
      </m:oMath>
      <w:r w:rsidR="00C22236" w:rsidRPr="00951817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>.</w:t>
      </w:r>
      <w:r w:rsidR="00C22236" w:rsidRPr="00951817">
        <w:rPr>
          <w:rFonts w:ascii="Chu Van An" w:hAnsi="Chu Van An" w:cs="Chu Van An"/>
          <w:sz w:val="24"/>
          <w:szCs w:val="24"/>
          <w:lang w:val="vi-VN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B.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6</m:t>
            </m:r>
          </m:den>
        </m:f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+k</m:t>
        </m:r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  <w:lang w:val="vi-VN"/>
          </w:rPr>
          <m:t>.</m:t>
        </m:r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 xml:space="preserve">π  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∈Z</m:t>
            </m:r>
          </m:e>
        </m:d>
      </m:oMath>
      <w:r w:rsidR="00C22236" w:rsidRPr="00951817">
        <w:rPr>
          <w:rFonts w:ascii="Chu Van An" w:hAnsi="Chu Van An" w:cs="Chu Van An"/>
          <w:noProof/>
          <w:sz w:val="24"/>
          <w:szCs w:val="24"/>
          <w:lang w:val="vi-VN"/>
        </w:rPr>
        <w:t>.</w:t>
      </w:r>
    </w:p>
    <w:p w14:paraId="23389252" w14:textId="7B19EF4D" w:rsidR="00C22236" w:rsidRPr="00951817" w:rsidRDefault="002B665F" w:rsidP="00951817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sz w:val="24"/>
          <w:szCs w:val="24"/>
          <w:lang w:val="vi-VN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C.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x=-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6</m:t>
            </m:r>
          </m:den>
        </m:f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+k</m:t>
        </m:r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  <w:lang w:val="vi-VN"/>
          </w:rPr>
          <m:t>.2</m:t>
        </m:r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 xml:space="preserve">π  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∈Z</m:t>
            </m:r>
          </m:e>
        </m:d>
      </m:oMath>
      <w:r w:rsidR="00C22236" w:rsidRPr="00951817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>.</w:t>
      </w:r>
      <w:r w:rsidR="00C22236" w:rsidRPr="00951817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D.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x=-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6</m:t>
            </m:r>
          </m:den>
        </m:f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+k</m:t>
        </m:r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  <w:lang w:val="vi-VN"/>
          </w:rPr>
          <m:t>.</m:t>
        </m:r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 xml:space="preserve">π  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∈Z</m:t>
            </m:r>
          </m:e>
        </m:d>
      </m:oMath>
      <w:r w:rsidR="00C22236" w:rsidRPr="00951817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>.</w:t>
      </w:r>
    </w:p>
    <w:p w14:paraId="4C5219D9" w14:textId="200FE1F1" w:rsidR="00C22236" w:rsidRPr="00951817" w:rsidRDefault="00741FA6" w:rsidP="00951817">
      <w:pPr>
        <w:tabs>
          <w:tab w:val="left" w:pos="2268"/>
        </w:tabs>
        <w:spacing w:line="240" w:lineRule="auto"/>
        <w:ind w:left="964"/>
        <w:jc w:val="center"/>
        <w:rPr>
          <w:rFonts w:ascii="Chu Van An" w:hAnsi="Chu Van An" w:cs="Chu Van An"/>
          <w:b/>
          <w:color w:val="0000FF"/>
          <w:sz w:val="24"/>
          <w:szCs w:val="24"/>
          <w:lang w:val="vi-VN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  <w:lang w:val="vi-VN"/>
        </w:rPr>
        <w:t>Lời giải</w:t>
      </w:r>
    </w:p>
    <w:p w14:paraId="04B66D4E" w14:textId="77777777" w:rsidR="00C22236" w:rsidRPr="00951817" w:rsidRDefault="00C22236" w:rsidP="00951817">
      <w:pPr>
        <w:tabs>
          <w:tab w:val="left" w:pos="2268"/>
        </w:tabs>
        <w:spacing w:line="240" w:lineRule="auto"/>
        <w:ind w:left="964"/>
        <w:rPr>
          <w:rFonts w:ascii="Chu Van An" w:hAnsi="Chu Van An" w:cs="Chu Van An"/>
          <w:sz w:val="24"/>
          <w:szCs w:val="24"/>
          <w:lang w:val="vi-VN"/>
        </w:rPr>
      </w:pPr>
      <w:r w:rsidRPr="00951817">
        <w:rPr>
          <w:rFonts w:ascii="Chu Van An" w:hAnsi="Chu Van An" w:cs="Chu Van An"/>
          <w:noProof/>
          <w:sz w:val="24"/>
          <w:szCs w:val="24"/>
          <w:lang w:val="vi-VN"/>
        </w:rPr>
        <w:t xml:space="preserve">Ta có: </w:t>
      </w:r>
      <m:oMath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  <w:lang w:val="vi-VN"/>
          </w:rPr>
          <m:t>cot</m:t>
        </m:r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x+</m:t>
        </m:r>
        <m:rad>
          <m:radPr>
            <m:degHide m:val="1"/>
            <m:ctrlPr>
              <w:rPr>
                <w:rFonts w:ascii="Cambria Math" w:hAnsi="Cambria Math" w:cs="Chu Van 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3</m:t>
            </m:r>
          </m:e>
        </m:rad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=</m:t>
        </m:r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  <w:lang w:val="vi-VN"/>
          </w:rPr>
          <m:t>0</m:t>
        </m:r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⇔</m:t>
        </m:r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  <w:lang w:val="vi-VN"/>
          </w:rPr>
          <m:t>cot</m:t>
        </m:r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x=-</m:t>
        </m:r>
        <m:rad>
          <m:radPr>
            <m:degHide m:val="1"/>
            <m:ctrlPr>
              <w:rPr>
                <w:rFonts w:ascii="Cambria Math" w:hAnsi="Cambria Math" w:cs="Chu Van 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3</m:t>
            </m:r>
          </m:e>
        </m:rad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⇔</m:t>
        </m:r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  <w:lang w:val="vi-VN"/>
          </w:rPr>
          <m:t>cot</m:t>
        </m:r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x=</m:t>
        </m:r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  <w:lang w:val="vi-VN"/>
          </w:rPr>
          <m:t>cot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-</m:t>
            </m:r>
            <m:f>
              <m:fPr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noProof/>
                    <w:sz w:val="24"/>
                    <w:szCs w:val="24"/>
                    <w:lang w:val="vi-VN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noProof/>
                    <w:sz w:val="24"/>
                    <w:szCs w:val="24"/>
                    <w:lang w:val="vi-VN"/>
                  </w:rPr>
                  <m:t>6</m:t>
                </m:r>
              </m:den>
            </m:f>
          </m:e>
        </m:d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⇔x=-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6</m:t>
            </m:r>
          </m:den>
        </m:f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>+k</m:t>
        </m:r>
        <m:r>
          <m:rPr>
            <m:sty m:val="p"/>
          </m:rPr>
          <w:rPr>
            <w:rFonts w:ascii="Cambria Math" w:hAnsi="Cambria Math" w:cs="Chu Van An"/>
            <w:noProof/>
            <w:sz w:val="24"/>
            <w:szCs w:val="24"/>
            <w:lang w:val="vi-VN"/>
          </w:rPr>
          <m:t>.</m:t>
        </m:r>
        <m:r>
          <w:rPr>
            <w:rFonts w:ascii="Cambria Math" w:hAnsi="Cambria Math" w:cs="Chu Van An"/>
            <w:noProof/>
            <w:sz w:val="24"/>
            <w:szCs w:val="24"/>
            <w:lang w:val="vi-VN"/>
          </w:rPr>
          <m:t xml:space="preserve">π  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noProof/>
                <w:sz w:val="24"/>
                <w:szCs w:val="24"/>
                <w:lang w:val="vi-VN"/>
              </w:rPr>
              <m:t>∈Z</m:t>
            </m:r>
          </m:e>
        </m:d>
      </m:oMath>
      <w:r w:rsidRPr="00951817">
        <w:rPr>
          <w:rFonts w:ascii="Chu Van An" w:hAnsi="Chu Van An" w:cs="Chu Van An"/>
          <w:noProof/>
          <w:sz w:val="24"/>
          <w:szCs w:val="24"/>
          <w:lang w:val="vi-VN"/>
        </w:rPr>
        <w:t>.</w:t>
      </w:r>
    </w:p>
    <w:p w14:paraId="658C0A26" w14:textId="77777777" w:rsidR="00C22236" w:rsidRPr="00951817" w:rsidRDefault="00C22236" w:rsidP="00951817">
      <w:pPr>
        <w:tabs>
          <w:tab w:val="left" w:pos="992"/>
        </w:tabs>
        <w:spacing w:line="240" w:lineRule="auto"/>
        <w:ind w:left="992" w:hanging="992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color w:val="0000FF"/>
          <w:sz w:val="24"/>
          <w:szCs w:val="24"/>
          <w:lang w:val="vi-VN" w:eastAsia="vi-VN"/>
        </w:rPr>
        <w:t xml:space="preserve">Câu 3: </w:t>
      </w:r>
      <w:r w:rsidRPr="00951817">
        <w:rPr>
          <w:rFonts w:ascii="Chu Van An" w:hAnsi="Chu Van An" w:cs="Chu Van An"/>
          <w:sz w:val="24"/>
          <w:szCs w:val="24"/>
        </w:rPr>
        <w:t xml:space="preserve">Phương trình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r>
          <w:rPr>
            <w:rFonts w:ascii="Cambria Math" w:hAnsi="Cambria Math" w:cs="Chu Van An"/>
            <w:sz w:val="24"/>
            <w:szCs w:val="24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cos</m:t>
        </m:r>
        <m:r>
          <w:rPr>
            <w:rFonts w:ascii="Cambria Math" w:hAnsi="Cambria Math" w:cs="Chu Van An"/>
            <w:sz w:val="24"/>
            <w:szCs w:val="24"/>
          </w:rPr>
          <m:t>x</m:t>
        </m:r>
      </m:oMath>
      <w:r w:rsidRPr="00951817">
        <w:rPr>
          <w:rFonts w:ascii="Chu Van An" w:hAnsi="Chu Van An" w:cs="Chu Van An"/>
          <w:sz w:val="24"/>
          <w:szCs w:val="24"/>
        </w:rPr>
        <w:t xml:space="preserve"> có số nghiệm thuộc đoạn </w:t>
      </w:r>
      <m:oMath>
        <m:d>
          <m:dPr>
            <m:begChr m:val="["/>
            <m:endChr m:val="]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-π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;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e>
        </m:d>
      </m:oMath>
      <w:r w:rsidRPr="00951817">
        <w:rPr>
          <w:rFonts w:ascii="Chu Van An" w:hAnsi="Chu Van An" w:cs="Chu Van An"/>
          <w:sz w:val="24"/>
          <w:szCs w:val="24"/>
        </w:rPr>
        <w:t xml:space="preserve"> là</w:t>
      </w:r>
    </w:p>
    <w:p w14:paraId="486E3237" w14:textId="350CFBE3" w:rsidR="00C22236" w:rsidRPr="00951817" w:rsidRDefault="002B665F" w:rsidP="00951817">
      <w:pPr>
        <w:tabs>
          <w:tab w:val="left" w:pos="3402"/>
          <w:tab w:val="left" w:pos="5669"/>
          <w:tab w:val="left" w:pos="7937"/>
        </w:tabs>
        <w:spacing w:line="240" w:lineRule="auto"/>
        <w:ind w:left="993"/>
        <w:jc w:val="both"/>
        <w:rPr>
          <w:rFonts w:ascii="Chu Van An" w:hAnsi="Chu Van An" w:cs="Chu Van An"/>
          <w:sz w:val="24"/>
          <w:szCs w:val="24"/>
          <w:lang w:val="vi-VN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A.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3</m:t>
        </m:r>
      </m:oMath>
      <w:r w:rsidR="00C22236"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="00C22236" w:rsidRPr="00951817">
        <w:rPr>
          <w:rFonts w:ascii="Chu Van An" w:hAnsi="Chu Van An" w:cs="Chu Van An"/>
          <w:sz w:val="24"/>
          <w:szCs w:val="24"/>
          <w:lang w:val="vi-VN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B.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5</m:t>
        </m:r>
      </m:oMath>
      <w:r w:rsidR="00C22236"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="00C22236"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C.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2</m:t>
        </m:r>
      </m:oMath>
      <w:r w:rsidR="00C22236"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="00C22236" w:rsidRPr="00951817">
        <w:rPr>
          <w:rFonts w:ascii="Chu Van An" w:hAnsi="Chu Van An" w:cs="Chu Van An"/>
          <w:sz w:val="24"/>
          <w:szCs w:val="24"/>
          <w:lang w:val="vi-VN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D.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4</m:t>
        </m:r>
      </m:oMath>
      <w:r w:rsidR="00C22236"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46893CB9" w14:textId="0221D4AA" w:rsidR="00C22236" w:rsidRPr="00951817" w:rsidRDefault="00741FA6" w:rsidP="00951817">
      <w:pPr>
        <w:spacing w:line="240" w:lineRule="auto"/>
        <w:ind w:left="993"/>
        <w:jc w:val="center"/>
        <w:rPr>
          <w:rFonts w:ascii="Chu Van An" w:hAnsi="Chu Van An" w:cs="Chu Van An"/>
          <w:b/>
          <w:color w:val="0000FF"/>
          <w:sz w:val="24"/>
          <w:szCs w:val="24"/>
          <w:lang w:val="vi-VN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  <w:lang w:val="vi-VN"/>
        </w:rPr>
        <w:t>Lời giải</w:t>
      </w:r>
    </w:p>
    <w:p w14:paraId="19EB6FC2" w14:textId="77777777" w:rsidR="00C22236" w:rsidRPr="00951817" w:rsidRDefault="00C22236" w:rsidP="00951817">
      <w:pPr>
        <w:spacing w:line="240" w:lineRule="auto"/>
        <w:ind w:left="993"/>
        <w:rPr>
          <w:rFonts w:ascii="Chu Van An" w:hAnsi="Chu Van An" w:cs="Chu Van An"/>
          <w:sz w:val="24"/>
          <w:szCs w:val="24"/>
          <w:lang w:val="vi-VN"/>
        </w:rPr>
      </w:pPr>
      <w:r w:rsidRPr="00951817">
        <w:rPr>
          <w:rFonts w:ascii="Chu Van An" w:hAnsi="Chu Van An" w:cs="Chu Van An"/>
          <w:sz w:val="24"/>
          <w:szCs w:val="24"/>
          <w:lang w:val="vi-VN"/>
        </w:rPr>
        <w:t xml:space="preserve">Ta có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sin</m:t>
        </m:r>
        <m:r>
          <w:rPr>
            <w:rFonts w:ascii="Cambria Math" w:hAnsi="Cambria Math" w:cs="Chu Van An"/>
            <w:sz w:val="24"/>
            <w:szCs w:val="24"/>
            <w:lang w:val="vi-VN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cos</m:t>
        </m:r>
        <m:r>
          <w:rPr>
            <w:rFonts w:ascii="Cambria Math" w:hAnsi="Cambria Math" w:cs="Chu Van An"/>
            <w:sz w:val="24"/>
            <w:szCs w:val="24"/>
            <w:lang w:val="vi-VN"/>
          </w:rPr>
          <m:t>x⇔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tan</m:t>
        </m:r>
        <m:r>
          <w:rPr>
            <w:rFonts w:ascii="Cambria Math" w:hAnsi="Cambria Math" w:cs="Chu Van An"/>
            <w:sz w:val="24"/>
            <w:szCs w:val="24"/>
            <w:lang w:val="vi-VN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1</m:t>
        </m:r>
        <m:r>
          <w:rPr>
            <w:rFonts w:ascii="Cambria Math" w:hAnsi="Cambria Math" w:cs="Chu Van An"/>
            <w:sz w:val="24"/>
            <w:szCs w:val="24"/>
            <w:lang w:val="vi-VN"/>
          </w:rPr>
          <m:t>⇔x=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4</m:t>
            </m:r>
          </m:den>
        </m:f>
        <m:r>
          <w:rPr>
            <w:rFonts w:ascii="Cambria Math" w:hAnsi="Cambria Math" w:cs="Chu Van An"/>
            <w:sz w:val="24"/>
            <w:szCs w:val="24"/>
            <w:lang w:val="vi-VN"/>
          </w:rPr>
          <m:t>+kπ</m:t>
        </m:r>
      </m:oMath>
      <w:r w:rsidRPr="00951817">
        <w:rPr>
          <w:rFonts w:ascii="Chu Van An" w:hAnsi="Chu Van An" w:cs="Chu Van An"/>
          <w:sz w:val="24"/>
          <w:szCs w:val="24"/>
        </w:rPr>
        <w:t>,</w:t>
      </w:r>
      <w:r w:rsidRPr="00951817">
        <w:rPr>
          <w:rFonts w:ascii="Chu Van An" w:hAnsi="Chu Van An" w:cs="Chu Van An"/>
          <w:sz w:val="24"/>
          <w:szCs w:val="24"/>
          <w:lang w:val="vi-VN"/>
        </w:rPr>
        <w:t xml:space="preserve"> (</w:t>
      </w:r>
      <m:oMath>
        <m:r>
          <w:rPr>
            <w:rFonts w:ascii="Cambria Math" w:hAnsi="Cambria Math" w:cs="Chu Van An"/>
            <w:sz w:val="24"/>
            <w:szCs w:val="24"/>
            <w:lang w:val="vi-VN"/>
          </w:rPr>
          <m:t>k</m:t>
        </m:r>
        <m:r>
          <m:rPr>
            <m:scr m:val="double-struck"/>
          </m:rPr>
          <w:rPr>
            <w:rFonts w:ascii="Cambria Math" w:hAnsi="Cambria Math" w:cs="Chu Van An"/>
            <w:sz w:val="24"/>
            <w:szCs w:val="24"/>
            <w:lang w:val="vi-VN"/>
          </w:rPr>
          <m:t>∈Z</m:t>
        </m:r>
      </m:oMath>
      <w:r w:rsidRPr="00951817">
        <w:rPr>
          <w:rFonts w:ascii="Chu Van An" w:hAnsi="Chu Van An" w:cs="Chu Van An"/>
          <w:sz w:val="24"/>
          <w:szCs w:val="24"/>
          <w:lang w:val="vi-VN"/>
        </w:rPr>
        <w:t>).</w:t>
      </w:r>
    </w:p>
    <w:p w14:paraId="782B2430" w14:textId="77777777" w:rsidR="00C22236" w:rsidRPr="00951817" w:rsidRDefault="00C22236" w:rsidP="00951817">
      <w:pPr>
        <w:spacing w:line="240" w:lineRule="auto"/>
        <w:ind w:left="993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sz w:val="24"/>
          <w:szCs w:val="24"/>
          <w:lang w:val="vi-VN"/>
        </w:rPr>
        <w:t xml:space="preserve">Theo đề </w:t>
      </w:r>
      <m:oMath>
        <m:r>
          <w:rPr>
            <w:rFonts w:ascii="Cambria Math" w:hAnsi="Cambria Math" w:cs="Chu Van An"/>
            <w:sz w:val="24"/>
            <w:szCs w:val="24"/>
            <w:lang w:val="vi-VN"/>
          </w:rPr>
          <m:t>x∈</m:t>
        </m:r>
        <m:d>
          <m:dPr>
            <m:begChr m:val="["/>
            <m:endChr m:val="]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>-π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;</m:t>
            </m:r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 xml:space="preserve"> π</m:t>
            </m:r>
          </m:e>
        </m:d>
        <m:r>
          <w:rPr>
            <w:rFonts w:ascii="Cambria Math" w:hAnsi="Cambria Math" w:cs="Chu Van An"/>
            <w:sz w:val="24"/>
            <w:szCs w:val="24"/>
            <w:lang w:val="vi-VN"/>
          </w:rPr>
          <m:t>⇔-π≤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4</m:t>
            </m:r>
          </m:den>
        </m:f>
        <m:r>
          <w:rPr>
            <w:rFonts w:ascii="Cambria Math" w:hAnsi="Cambria Math" w:cs="Chu Van An"/>
            <w:sz w:val="24"/>
            <w:szCs w:val="24"/>
            <w:lang w:val="vi-VN"/>
          </w:rPr>
          <m:t>+kπ≤π⇔-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4</m:t>
            </m:r>
          </m:den>
        </m:f>
        <m:r>
          <w:rPr>
            <w:rFonts w:ascii="Cambria Math" w:hAnsi="Cambria Math" w:cs="Chu Van An"/>
            <w:sz w:val="24"/>
            <w:szCs w:val="24"/>
            <w:lang w:val="vi-VN"/>
          </w:rPr>
          <m:t>≤k≤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4</m:t>
            </m:r>
          </m:den>
        </m:f>
      </m:oMath>
      <w:r w:rsidRPr="00951817">
        <w:rPr>
          <w:rFonts w:ascii="Chu Van An" w:hAnsi="Chu Van An" w:cs="Chu Van An"/>
          <w:sz w:val="24"/>
          <w:szCs w:val="24"/>
          <w:lang w:val="vi-VN"/>
        </w:rPr>
        <w:t>.</w:t>
      </w:r>
      <w:r w:rsidRPr="00951817">
        <w:rPr>
          <w:rFonts w:ascii="Chu Van An" w:hAnsi="Chu Van An" w:cs="Chu Van An"/>
          <w:sz w:val="24"/>
          <w:szCs w:val="24"/>
        </w:rPr>
        <w:t xml:space="preserve"> </w:t>
      </w:r>
    </w:p>
    <w:p w14:paraId="2A1846EA" w14:textId="77777777" w:rsidR="00C22236" w:rsidRPr="00951817" w:rsidRDefault="00C22236" w:rsidP="00951817">
      <w:pPr>
        <w:spacing w:line="240" w:lineRule="auto"/>
        <w:ind w:left="993"/>
        <w:rPr>
          <w:rFonts w:ascii="Chu Van An" w:hAnsi="Chu Van An" w:cs="Chu Van An"/>
          <w:sz w:val="24"/>
          <w:szCs w:val="24"/>
          <w:lang w:val="vi-VN"/>
        </w:rPr>
      </w:pPr>
      <w:r w:rsidRPr="00951817">
        <w:rPr>
          <w:rFonts w:ascii="Chu Van An" w:hAnsi="Chu Van An" w:cs="Chu Van An"/>
          <w:sz w:val="24"/>
          <w:szCs w:val="24"/>
          <w:lang w:val="vi-VN"/>
        </w:rPr>
        <w:t xml:space="preserve">Mà </w:t>
      </w:r>
      <m:oMath>
        <m:r>
          <w:rPr>
            <w:rFonts w:ascii="Cambria Math" w:hAnsi="Cambria Math" w:cs="Chu Van An"/>
            <w:sz w:val="24"/>
            <w:szCs w:val="24"/>
            <w:lang w:val="vi-VN"/>
          </w:rPr>
          <m:t>k</m:t>
        </m:r>
        <m:r>
          <m:rPr>
            <m:scr m:val="double-struck"/>
          </m:rPr>
          <w:rPr>
            <w:rFonts w:ascii="Cambria Math" w:hAnsi="Cambria Math" w:cs="Chu Van An"/>
            <w:sz w:val="24"/>
            <w:szCs w:val="24"/>
            <w:lang w:val="vi-VN"/>
          </w:rPr>
          <m:t>∈Z⇒</m:t>
        </m:r>
        <m:r>
          <w:rPr>
            <w:rFonts w:ascii="Cambria Math" w:hAnsi="Cambria Math" w:cs="Chu Van An"/>
            <w:sz w:val="24"/>
            <w:szCs w:val="24"/>
            <w:lang w:val="vi-VN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>-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1;</m:t>
            </m:r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0</m:t>
            </m:r>
          </m:e>
        </m:d>
      </m:oMath>
      <w:r w:rsidRPr="00951817">
        <w:rPr>
          <w:rFonts w:ascii="Chu Van An" w:hAnsi="Chu Van An" w:cs="Chu Van An"/>
          <w:sz w:val="24"/>
          <w:szCs w:val="24"/>
          <w:lang w:val="vi-VN"/>
        </w:rPr>
        <w:t>.</w:t>
      </w:r>
    </w:p>
    <w:p w14:paraId="0065540E" w14:textId="77777777" w:rsidR="00C22236" w:rsidRPr="00951817" w:rsidRDefault="00C22236" w:rsidP="00951817">
      <w:pPr>
        <w:spacing w:line="240" w:lineRule="auto"/>
        <w:ind w:left="993"/>
        <w:rPr>
          <w:rFonts w:ascii="Chu Van An" w:hAnsi="Chu Van An" w:cs="Chu Van An"/>
          <w:sz w:val="24"/>
          <w:szCs w:val="24"/>
          <w:lang w:val="vi-VN"/>
        </w:rPr>
      </w:pPr>
      <w:r w:rsidRPr="00951817">
        <w:rPr>
          <w:rFonts w:ascii="Chu Van An" w:hAnsi="Chu Van An" w:cs="Chu Van An"/>
          <w:sz w:val="24"/>
          <w:szCs w:val="24"/>
          <w:lang w:val="vi-VN"/>
        </w:rPr>
        <w:t xml:space="preserve">Vậy có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2</m:t>
        </m:r>
      </m:oMath>
      <w:r w:rsidRPr="00951817">
        <w:rPr>
          <w:rFonts w:ascii="Chu Van An" w:hAnsi="Chu Van An" w:cs="Chu Van An"/>
          <w:sz w:val="24"/>
          <w:szCs w:val="24"/>
          <w:lang w:val="vi-VN"/>
        </w:rPr>
        <w:t xml:space="preserve"> nghiệm thỏa yêu cầu bài toán.</w:t>
      </w:r>
    </w:p>
    <w:p w14:paraId="4A5656C8" w14:textId="77777777" w:rsidR="00C22236" w:rsidRPr="00951817" w:rsidRDefault="00C22236" w:rsidP="00951817">
      <w:pPr>
        <w:tabs>
          <w:tab w:val="left" w:pos="992"/>
        </w:tabs>
        <w:spacing w:line="240" w:lineRule="auto"/>
        <w:ind w:left="992" w:hanging="992"/>
        <w:jc w:val="both"/>
        <w:rPr>
          <w:rFonts w:ascii="Chu Van An" w:hAnsi="Chu Van An" w:cs="Chu Van An"/>
          <w:color w:val="FF0000"/>
          <w:sz w:val="24"/>
          <w:szCs w:val="24"/>
          <w:lang w:val="vi-VN"/>
        </w:rPr>
      </w:pPr>
      <w:r w:rsidRPr="00951817">
        <w:rPr>
          <w:rFonts w:ascii="Chu Van An" w:hAnsi="Chu Van An" w:cs="Chu Van An"/>
          <w:b/>
          <w:color w:val="FF00FF"/>
          <w:sz w:val="24"/>
          <w:szCs w:val="24"/>
          <w:lang w:val="vi-VN"/>
        </w:rPr>
        <w:t xml:space="preserve">  </w:t>
      </w:r>
      <w:r w:rsidRPr="00951817">
        <w:rPr>
          <w:rFonts w:ascii="Chu Van An" w:hAnsi="Chu Van An" w:cs="Chu Van An"/>
          <w:b/>
          <w:color w:val="0000FF"/>
          <w:sz w:val="24"/>
          <w:szCs w:val="24"/>
          <w:lang w:val="vi-VN" w:eastAsia="vi-VN"/>
        </w:rPr>
        <w:t xml:space="preserve">Câu </w:t>
      </w:r>
      <w:r w:rsidRPr="00951817">
        <w:rPr>
          <w:rFonts w:ascii="Chu Van An" w:hAnsi="Chu Van An" w:cs="Chu Van An"/>
          <w:b/>
          <w:color w:val="0000FF"/>
          <w:sz w:val="24"/>
          <w:szCs w:val="24"/>
          <w:lang w:eastAsia="vi-VN"/>
        </w:rPr>
        <w:t>4</w:t>
      </w:r>
      <w:r w:rsidRPr="00951817">
        <w:rPr>
          <w:rFonts w:ascii="Chu Van An" w:hAnsi="Chu Van An" w:cs="Chu Van An"/>
          <w:b/>
          <w:color w:val="0000FF"/>
          <w:sz w:val="24"/>
          <w:szCs w:val="24"/>
          <w:lang w:val="vi-VN" w:eastAsia="vi-VN"/>
        </w:rPr>
        <w:t xml:space="preserve">: </w:t>
      </w:r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Số nghiệm trên đoạn </w:t>
      </w:r>
      <m:oMath>
        <m:d>
          <m:dPr>
            <m:begChr m:val="["/>
            <m:endChr m:val="]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0;2</m:t>
            </m:r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>π</m:t>
            </m:r>
          </m:e>
        </m:d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 của phương trình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sin2</m:t>
        </m:r>
        <m:r>
          <w:rPr>
            <w:rFonts w:ascii="Cambria Math" w:hAnsi="Cambria Math" w:cs="Chu Van An"/>
            <w:sz w:val="24"/>
            <w:szCs w:val="24"/>
            <w:lang w:val="vi-VN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2cos</m:t>
        </m:r>
        <m:r>
          <w:rPr>
            <w:rFonts w:ascii="Cambria Math" w:hAnsi="Cambria Math" w:cs="Chu Van An"/>
            <w:sz w:val="24"/>
            <w:szCs w:val="24"/>
            <w:lang w:val="vi-VN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0</m:t>
        </m:r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 là</w:t>
      </w:r>
    </w:p>
    <w:p w14:paraId="6D4C0B40" w14:textId="224C1AD1" w:rsidR="00C22236" w:rsidRPr="00951817" w:rsidRDefault="002B665F" w:rsidP="00951817">
      <w:pPr>
        <w:tabs>
          <w:tab w:val="left" w:pos="3402"/>
          <w:tab w:val="left" w:pos="5669"/>
          <w:tab w:val="left" w:pos="7937"/>
        </w:tabs>
        <w:spacing w:line="240" w:lineRule="auto"/>
        <w:ind w:left="993"/>
        <w:jc w:val="both"/>
        <w:rPr>
          <w:rFonts w:ascii="Chu Van An" w:hAnsi="Chu Van An" w:cs="Chu Van An"/>
          <w:color w:val="FF0000"/>
          <w:sz w:val="24"/>
          <w:szCs w:val="24"/>
          <w:lang w:val="vi-VN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A.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4</m:t>
        </m:r>
      </m:oMath>
      <w:r w:rsidR="00C22236"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="00C22236" w:rsidRPr="00951817">
        <w:rPr>
          <w:rFonts w:ascii="Chu Van An" w:hAnsi="Chu Van An" w:cs="Chu Van An"/>
          <w:color w:val="FF0000"/>
          <w:sz w:val="24"/>
          <w:szCs w:val="24"/>
          <w:lang w:val="vi-VN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B.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3</m:t>
        </m:r>
      </m:oMath>
      <w:r w:rsidR="00C22236"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="00C22236" w:rsidRPr="00951817">
        <w:rPr>
          <w:rFonts w:ascii="Chu Van An" w:hAnsi="Chu Van An" w:cs="Chu Van An"/>
          <w:color w:val="FF0000"/>
          <w:sz w:val="24"/>
          <w:szCs w:val="24"/>
          <w:lang w:val="vi-VN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C.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2</m:t>
        </m:r>
      </m:oMath>
      <w:r w:rsidR="00C22236"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  <w:r w:rsidR="00C22236" w:rsidRPr="00951817">
        <w:rPr>
          <w:rFonts w:ascii="Chu Van An" w:hAnsi="Chu Van An" w:cs="Chu Van An"/>
          <w:color w:val="FF0000"/>
          <w:sz w:val="24"/>
          <w:szCs w:val="24"/>
          <w:lang w:val="vi-VN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vi-VN"/>
        </w:rPr>
        <w:t>D.</w:t>
      </w:r>
      <w:r w:rsidR="00C22236" w:rsidRPr="00951817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1</m:t>
        </m:r>
      </m:oMath>
      <w:r w:rsidR="00C22236"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19588140" w14:textId="736DEB36" w:rsidR="00C22236" w:rsidRPr="00951817" w:rsidRDefault="00741FA6" w:rsidP="00951817">
      <w:pPr>
        <w:spacing w:line="240" w:lineRule="auto"/>
        <w:ind w:left="993"/>
        <w:jc w:val="center"/>
        <w:rPr>
          <w:rFonts w:ascii="Chu Van An" w:hAnsi="Chu Van An" w:cs="Chu Van An"/>
          <w:b/>
          <w:color w:val="0000FF"/>
          <w:sz w:val="24"/>
          <w:szCs w:val="24"/>
          <w:lang w:val="vi-VN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  <w:lang w:val="vi-VN"/>
        </w:rPr>
        <w:t>Lời giải</w:t>
      </w:r>
    </w:p>
    <w:p w14:paraId="402B42E5" w14:textId="77777777" w:rsidR="00C22236" w:rsidRPr="00951817" w:rsidRDefault="00C22236" w:rsidP="00951817">
      <w:pPr>
        <w:spacing w:line="240" w:lineRule="auto"/>
        <w:ind w:left="993"/>
        <w:rPr>
          <w:rFonts w:ascii="Chu Van An" w:hAnsi="Chu Van An" w:cs="Chu Van An"/>
          <w:color w:val="000000"/>
          <w:sz w:val="24"/>
          <w:szCs w:val="24"/>
          <w:lang w:val="vi-VN"/>
        </w:rPr>
      </w:pPr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Ta có</w:t>
      </w:r>
      <w:r w:rsidRPr="00951817">
        <w:rPr>
          <w:rFonts w:ascii="Chu Van An" w:hAnsi="Chu Van An" w:cs="Chu Van An"/>
          <w:color w:val="000000"/>
          <w:sz w:val="24"/>
          <w:szCs w:val="24"/>
        </w:rPr>
        <w:t>:</w:t>
      </w:r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sin2</m:t>
        </m:r>
        <m:r>
          <w:rPr>
            <w:rFonts w:ascii="Cambria Math" w:hAnsi="Cambria Math" w:cs="Chu Van An"/>
            <w:sz w:val="24"/>
            <w:szCs w:val="24"/>
            <w:lang w:val="vi-VN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2cos</m:t>
        </m:r>
        <m:r>
          <w:rPr>
            <w:rFonts w:ascii="Cambria Math" w:hAnsi="Cambria Math" w:cs="Chu Van An"/>
            <w:sz w:val="24"/>
            <w:szCs w:val="24"/>
            <w:lang w:val="vi-VN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0</m:t>
        </m:r>
        <m:r>
          <w:rPr>
            <w:rFonts w:ascii="Cambria Math" w:hAnsi="Cambria Math" w:cs="Chu Van An"/>
            <w:sz w:val="24"/>
            <w:szCs w:val="24"/>
            <w:lang w:val="vi-VN"/>
          </w:rPr>
          <m:t>⇔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2sin</m:t>
        </m:r>
        <m:r>
          <w:rPr>
            <w:rFonts w:ascii="Cambria Math" w:hAnsi="Cambria Math" w:cs="Chu Van An"/>
            <w:sz w:val="24"/>
            <w:szCs w:val="24"/>
            <w:lang w:val="vi-VN"/>
          </w:rPr>
          <m:t>x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cos</m:t>
        </m:r>
        <m:r>
          <w:rPr>
            <w:rFonts w:ascii="Cambria Math" w:hAnsi="Cambria Math" w:cs="Chu Van An"/>
            <w:sz w:val="24"/>
            <w:szCs w:val="24"/>
            <w:lang w:val="vi-VN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2cos</m:t>
        </m:r>
        <m:r>
          <w:rPr>
            <w:rFonts w:ascii="Cambria Math" w:hAnsi="Cambria Math" w:cs="Chu Van An"/>
            <w:sz w:val="24"/>
            <w:szCs w:val="24"/>
            <w:lang w:val="vi-VN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0</m:t>
        </m:r>
        <m:r>
          <w:rPr>
            <w:rFonts w:ascii="Cambria Math" w:hAnsi="Cambria Math" w:cs="Chu Van An"/>
            <w:sz w:val="24"/>
            <w:szCs w:val="24"/>
            <w:lang w:val="vi-VN"/>
          </w:rPr>
          <m:t>⇔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2cos</m:t>
        </m:r>
        <m:r>
          <w:rPr>
            <w:rFonts w:ascii="Cambria Math" w:hAnsi="Cambria Math" w:cs="Chu Van An"/>
            <w:sz w:val="24"/>
            <w:szCs w:val="24"/>
            <w:lang w:val="vi-VN"/>
          </w:rPr>
          <m:t>x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sin</m:t>
            </m:r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>x-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1</m:t>
            </m:r>
          </m:e>
        </m:d>
        <m:r>
          <w:rPr>
            <w:rFonts w:ascii="Cambria Math" w:hAnsi="Cambria Math" w:cs="Chu Van An"/>
            <w:sz w:val="24"/>
            <w:szCs w:val="24"/>
            <w:lang w:val="vi-VN"/>
          </w:rPr>
          <m:t>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0</m:t>
        </m:r>
      </m:oMath>
    </w:p>
    <w:p w14:paraId="56B222A2" w14:textId="77777777" w:rsidR="00C22236" w:rsidRPr="00951817" w:rsidRDefault="00C22236" w:rsidP="00951817">
      <w:pPr>
        <w:spacing w:line="240" w:lineRule="auto"/>
        <w:ind w:left="993"/>
        <w:rPr>
          <w:rFonts w:ascii="Chu Van An" w:hAnsi="Chu Van An" w:cs="Chu Van An"/>
          <w:color w:val="000000"/>
          <w:sz w:val="24"/>
          <w:szCs w:val="24"/>
          <w:lang w:val="vi-VN"/>
        </w:rPr>
      </w:pPr>
      <m:oMath>
        <m:r>
          <w:rPr>
            <w:rFonts w:ascii="Cambria Math" w:hAnsi="Cambria Math" w:cs="Chu Van An"/>
            <w:sz w:val="24"/>
            <w:szCs w:val="24"/>
            <w:lang w:val="vi-VN"/>
          </w:rPr>
          <w:lastRenderedPageBreak/>
          <m:t>⇔</m:t>
        </m:r>
        <m:d>
          <m:dPr>
            <m:begChr m:val="["/>
            <m:endChr m:val="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  <w:lang w:val="vi-VN"/>
                    </w:rPr>
                    <m:t>cos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  <w:lang w:val="vi-VN"/>
                    </w:rPr>
                    <m:t>x=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  <w:lang w:val="vi-V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  <w:lang w:val="vi-VN"/>
                    </w:rPr>
                    <m:t>sin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  <w:lang w:val="vi-VN"/>
                    </w:rPr>
                    <m:t>x=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  <w:lang w:val="vi-VN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 w:cs="Chu Van An"/>
            <w:sz w:val="24"/>
            <w:szCs w:val="24"/>
            <w:lang w:val="vi-VN"/>
          </w:rPr>
          <m:t>⇔x=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2</m:t>
            </m:r>
          </m:den>
        </m:f>
        <m:r>
          <w:rPr>
            <w:rFonts w:ascii="Cambria Math" w:hAnsi="Cambria Math" w:cs="Chu Van An"/>
            <w:sz w:val="24"/>
            <w:szCs w:val="24"/>
            <w:lang w:val="vi-VN"/>
          </w:rPr>
          <m:t>+kπ</m:t>
        </m:r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, </w:t>
      </w:r>
      <m:oMath>
        <m:r>
          <w:rPr>
            <w:rFonts w:ascii="Cambria Math" w:hAnsi="Cambria Math" w:cs="Chu Van An"/>
            <w:sz w:val="24"/>
            <w:szCs w:val="24"/>
            <w:lang w:val="vi-VN"/>
          </w:rPr>
          <m:t>k</m:t>
        </m:r>
        <m:r>
          <m:rPr>
            <m:scr m:val="double-struck"/>
          </m:rPr>
          <w:rPr>
            <w:rFonts w:ascii="Cambria Math" w:hAnsi="Cambria Math" w:cs="Chu Van An"/>
            <w:sz w:val="24"/>
            <w:szCs w:val="24"/>
            <w:lang w:val="vi-VN"/>
          </w:rPr>
          <m:t>∈Z</m:t>
        </m:r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0AE779B8" w14:textId="77777777" w:rsidR="00C22236" w:rsidRPr="00951817" w:rsidRDefault="00C22236" w:rsidP="00951817">
      <w:pPr>
        <w:spacing w:line="240" w:lineRule="auto"/>
        <w:ind w:left="993"/>
        <w:rPr>
          <w:rFonts w:ascii="Chu Van An" w:hAnsi="Chu Van An" w:cs="Chu Van An"/>
          <w:color w:val="000000"/>
          <w:sz w:val="24"/>
          <w:szCs w:val="24"/>
          <w:lang w:val="vi-VN"/>
        </w:rPr>
      </w:pPr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Nghiệm trên đoạn </w:t>
      </w:r>
      <m:oMath>
        <m:d>
          <m:dPr>
            <m:begChr m:val="["/>
            <m:endChr m:val="]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0;2</m:t>
            </m:r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>π</m:t>
            </m:r>
          </m:e>
        </m:d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 ứng với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0</m:t>
        </m:r>
        <m:r>
          <w:rPr>
            <w:rFonts w:ascii="Cambria Math" w:hAnsi="Cambria Math" w:cs="Chu Van An"/>
            <w:sz w:val="24"/>
            <w:szCs w:val="24"/>
            <w:lang w:val="vi-VN"/>
          </w:rPr>
          <m:t>≤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2</m:t>
            </m:r>
          </m:den>
        </m:f>
        <m:r>
          <w:rPr>
            <w:rFonts w:ascii="Cambria Math" w:hAnsi="Cambria Math" w:cs="Chu Van An"/>
            <w:sz w:val="24"/>
            <w:szCs w:val="24"/>
            <w:lang w:val="vi-VN"/>
          </w:rPr>
          <m:t>+kπ≤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2</m:t>
        </m:r>
        <m:r>
          <w:rPr>
            <w:rFonts w:ascii="Cambria Math" w:hAnsi="Cambria Math" w:cs="Chu Van An"/>
            <w:sz w:val="24"/>
            <w:szCs w:val="24"/>
            <w:lang w:val="vi-VN"/>
          </w:rPr>
          <m:t>π⇔-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2</m:t>
            </m:r>
          </m:den>
        </m:f>
        <m:r>
          <w:rPr>
            <w:rFonts w:ascii="Cambria Math" w:hAnsi="Cambria Math" w:cs="Chu Van An"/>
            <w:sz w:val="24"/>
            <w:szCs w:val="24"/>
            <w:lang w:val="vi-VN"/>
          </w:rPr>
          <m:t>≤k≤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2</m:t>
            </m:r>
          </m:den>
        </m:f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>.</w:t>
      </w:r>
    </w:p>
    <w:p w14:paraId="6D354BA7" w14:textId="77777777" w:rsidR="00C22236" w:rsidRPr="00951817" w:rsidRDefault="00C22236" w:rsidP="00951817">
      <w:pPr>
        <w:spacing w:line="240" w:lineRule="auto"/>
        <w:ind w:left="993"/>
        <w:rPr>
          <w:rFonts w:ascii="Chu Van An" w:hAnsi="Chu Van An" w:cs="Chu Van An"/>
          <w:color w:val="000000"/>
          <w:sz w:val="24"/>
          <w:szCs w:val="24"/>
          <w:lang w:val="vi-VN"/>
        </w:rPr>
      </w:pPr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Vì </w:t>
      </w:r>
      <m:oMath>
        <m:r>
          <w:rPr>
            <w:rFonts w:ascii="Cambria Math" w:hAnsi="Cambria Math" w:cs="Chu Van An"/>
            <w:sz w:val="24"/>
            <w:szCs w:val="24"/>
            <w:lang w:val="vi-VN"/>
          </w:rPr>
          <m:t>k</m:t>
        </m:r>
        <m:r>
          <m:rPr>
            <m:scr m:val="double-struck"/>
          </m:rPr>
          <w:rPr>
            <w:rFonts w:ascii="Cambria Math" w:hAnsi="Cambria Math" w:cs="Chu Van An"/>
            <w:sz w:val="24"/>
            <w:szCs w:val="24"/>
            <w:lang w:val="vi-VN"/>
          </w:rPr>
          <m:t>∈Z</m:t>
        </m:r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 nên chọn </w:t>
      </w:r>
      <m:oMath>
        <m:r>
          <w:rPr>
            <w:rFonts w:ascii="Cambria Math" w:hAnsi="Cambria Math" w:cs="Chu Van An"/>
            <w:sz w:val="24"/>
            <w:szCs w:val="24"/>
            <w:lang w:val="vi-VN"/>
          </w:rPr>
          <m:t>k=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0</m:t>
        </m:r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, </w:t>
      </w:r>
      <m:oMath>
        <m:r>
          <w:rPr>
            <w:rFonts w:ascii="Cambria Math" w:hAnsi="Cambria Math" w:cs="Chu Van An"/>
            <w:sz w:val="24"/>
            <w:szCs w:val="24"/>
            <w:lang w:val="vi-VN"/>
          </w:rPr>
          <m:t>k=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1</m:t>
        </m:r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 .</w:t>
      </w:r>
    </w:p>
    <w:p w14:paraId="30A42E45" w14:textId="77777777" w:rsidR="00C22236" w:rsidRPr="00951817" w:rsidRDefault="00C22236" w:rsidP="00951817">
      <w:pPr>
        <w:spacing w:line="240" w:lineRule="auto"/>
        <w:ind w:left="993"/>
        <w:rPr>
          <w:rFonts w:ascii="Chu Van An" w:hAnsi="Chu Van An" w:cs="Chu Van An"/>
          <w:color w:val="000000"/>
          <w:sz w:val="24"/>
          <w:szCs w:val="24"/>
          <w:lang w:val="vi-VN"/>
        </w:rPr>
      </w:pPr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Vậy trên đoạn </w:t>
      </w:r>
      <m:oMath>
        <m:d>
          <m:dPr>
            <m:begChr m:val="["/>
            <m:endChr m:val="]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vi-VN"/>
              </w:rPr>
              <m:t>0;2</m:t>
            </m:r>
            <m:r>
              <w:rPr>
                <w:rFonts w:ascii="Cambria Math" w:hAnsi="Cambria Math" w:cs="Chu Van An"/>
                <w:sz w:val="24"/>
                <w:szCs w:val="24"/>
                <w:lang w:val="vi-VN"/>
              </w:rPr>
              <m:t>π</m:t>
            </m:r>
          </m:e>
        </m:d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 phương trình đã cho có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vi-VN"/>
          </w:rPr>
          <m:t>2</m:t>
        </m:r>
      </m:oMath>
      <w:r w:rsidRPr="00951817">
        <w:rPr>
          <w:rFonts w:ascii="Chu Van An" w:hAnsi="Chu Van An" w:cs="Chu Van An"/>
          <w:color w:val="000000"/>
          <w:sz w:val="24"/>
          <w:szCs w:val="24"/>
          <w:lang w:val="vi-VN"/>
        </w:rPr>
        <w:t xml:space="preserve"> nghiệm.</w:t>
      </w:r>
    </w:p>
    <w:p w14:paraId="499FFA77" w14:textId="4447C4D6" w:rsidR="00EC5D1C" w:rsidRDefault="00EC5D1C" w:rsidP="00951817">
      <w:pPr>
        <w:spacing w:line="240" w:lineRule="auto"/>
        <w:ind w:left="426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951817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tbl>
      <w:tblPr>
        <w:tblStyle w:val="TableGrid"/>
        <w:tblW w:w="10631" w:type="dxa"/>
        <w:tblInd w:w="137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6379"/>
        <w:gridCol w:w="4252"/>
      </w:tblGrid>
      <w:tr w:rsidR="00BE5059" w:rsidRPr="00DC32EB" w14:paraId="4CFEB068" w14:textId="77777777" w:rsidTr="000C647D">
        <w:tc>
          <w:tcPr>
            <w:tcW w:w="6379" w:type="dxa"/>
            <w:shd w:val="clear" w:color="auto" w:fill="FFFFFB"/>
          </w:tcPr>
          <w:p w14:paraId="11433F4B" w14:textId="77777777" w:rsidR="00BE5059" w:rsidRPr="00CE7D54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 xml:space="preserve">Câu </w:t>
            </w:r>
            <w:bookmarkStart w:id="0" w:name="c1q"/>
            <w:bookmarkEnd w:id="0"/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>1:</w: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Giải phương trình sau </w:t>
            </w:r>
            <w:r w:rsidRPr="00CE7D54">
              <w:rPr>
                <w:position w:val="-6"/>
              </w:rPr>
              <w:object w:dxaOrig="1620" w:dyaOrig="345" w14:anchorId="2B1CF1AD">
                <v:shape id="_x0000_i3412" type="#_x0000_t75" style="width:81pt;height:17.25pt" o:ole="">
                  <v:imagedata r:id="rId79" o:title=""/>
                </v:shape>
                <o:OLEObject Type="Embed" ProgID="Equation.DSMT4" ShapeID="_x0000_i3412" DrawAspect="Content" ObjectID="_1685732959" r:id="rId80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BDFD957" w14:textId="77777777" w:rsidR="00BE5059" w:rsidRPr="00CE7D54" w:rsidRDefault="00BE5059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1" w:name="c1a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Ⓐ.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2145" w:dyaOrig="630" w14:anchorId="1070381E">
                <v:shape id="_x0000_i3413" type="#_x0000_t75" style="width:107.25pt;height:31.5pt" o:ole="">
                  <v:imagedata r:id="rId81" o:title=""/>
                </v:shape>
                <o:OLEObject Type="Embed" ProgID="Equation.DSMT4" ShapeID="_x0000_i3413" DrawAspect="Content" ObjectID="_1685732960" r:id="rId82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2" w:name="c1b"/>
            <w:bookmarkEnd w:id="1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b/>
                <w:color w:val="000000" w:themeColor="text1"/>
                <w:position w:val="-24"/>
                <w:sz w:val="24"/>
                <w:szCs w:val="24"/>
                <w:lang w:val="nl-NL"/>
              </w:rPr>
              <w:object w:dxaOrig="1950" w:dyaOrig="630" w14:anchorId="3C258834">
                <v:shape id="_x0000_i3414" type="#_x0000_t75" style="width:97.5pt;height:31.5pt" o:ole="">
                  <v:imagedata r:id="rId83" o:title=""/>
                </v:shape>
                <o:OLEObject Type="Embed" ProgID="Equation.DSMT4" ShapeID="_x0000_i3414" DrawAspect="Content" ObjectID="_1685732961" r:id="rId84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5A1C82E" w14:textId="77777777" w:rsidR="00BE5059" w:rsidRPr="00CE7D54" w:rsidRDefault="00BE5059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3" w:name="c1c"/>
            <w:bookmarkEnd w:id="2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Ⓒ.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2145" w:dyaOrig="630" w14:anchorId="06E6FA4D">
                <v:shape id="_x0000_i3415" type="#_x0000_t75" style="width:107.25pt;height:31.5pt" o:ole="">
                  <v:imagedata r:id="rId85" o:title=""/>
                </v:shape>
                <o:OLEObject Type="Embed" ProgID="Equation.DSMT4" ShapeID="_x0000_i3415" DrawAspect="Content" ObjectID="_1685732962" r:id="rId86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4" w:name="c1d"/>
            <w:bookmarkEnd w:id="3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2025" w:dyaOrig="630" w14:anchorId="661D136B">
                <v:shape id="_x0000_i3416" type="#_x0000_t75" style="width:101.25pt;height:31.5pt" o:ole="">
                  <v:imagedata r:id="rId87" o:title=""/>
                </v:shape>
                <o:OLEObject Type="Embed" ProgID="Equation.DSMT4" ShapeID="_x0000_i3416" DrawAspect="Content" ObjectID="_1685732963" r:id="rId88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bookmarkEnd w:id="4"/>
          <w:p w14:paraId="1A8963EE" w14:textId="77777777" w:rsidR="00BE5059" w:rsidRPr="00206EEF" w:rsidRDefault="00BE5059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23CB656C" w14:textId="77777777" w:rsidR="00BE5059" w:rsidRPr="00103A24" w:rsidRDefault="00BE5059" w:rsidP="004F3CE1">
            <w:pPr>
              <w:ind w:right="20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 xml:space="preserve">   Lời giải</w:t>
            </w:r>
          </w:p>
        </w:tc>
      </w:tr>
      <w:tr w:rsidR="00BE5059" w:rsidRPr="00DC32EB" w14:paraId="609619F0" w14:textId="77777777" w:rsidTr="000C647D">
        <w:trPr>
          <w:trHeight w:val="399"/>
        </w:trPr>
        <w:tc>
          <w:tcPr>
            <w:tcW w:w="6379" w:type="dxa"/>
            <w:shd w:val="clear" w:color="auto" w:fill="FFFFFB"/>
          </w:tcPr>
          <w:p w14:paraId="61C26D41" w14:textId="77777777" w:rsidR="00BE5059" w:rsidRPr="00CE7D54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 xml:space="preserve">Câu </w:t>
            </w:r>
            <w:bookmarkStart w:id="5" w:name="c2q"/>
            <w:bookmarkEnd w:id="5"/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>2:</w: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Nghiệm của phương trình </w:t>
            </w:r>
            <w:r w:rsidRPr="00CE7D54">
              <w:rPr>
                <w:position w:val="-6"/>
              </w:rPr>
              <w:object w:dxaOrig="1305" w:dyaOrig="270" w14:anchorId="047ED999">
                <v:shape id="_x0000_i3417" type="#_x0000_t75" style="width:65.25pt;height:13.5pt" o:ole="">
                  <v:imagedata r:id="rId89" o:title=""/>
                </v:shape>
                <o:OLEObject Type="Embed" ProgID="Equation.DSMT4" ShapeID="_x0000_i3417" DrawAspect="Content" ObjectID="_1685732964" r:id="rId90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là</w:t>
            </w:r>
          </w:p>
          <w:p w14:paraId="7AE650E5" w14:textId="77777777" w:rsidR="00BE5059" w:rsidRPr="00CE7D54" w:rsidRDefault="00BE5059" w:rsidP="004F3CE1">
            <w:pPr>
              <w:pStyle w:val="ListParagraph"/>
              <w:tabs>
                <w:tab w:val="left" w:pos="85"/>
                <w:tab w:val="left" w:pos="3146"/>
              </w:tabs>
              <w:spacing w:line="276" w:lineRule="auto"/>
              <w:ind w:left="0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6" w:name="c2a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Ⓐ.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2145" w:dyaOrig="630" w14:anchorId="116E8160">
                <v:shape id="_x0000_i3418" type="#_x0000_t75" style="width:107.25pt;height:31.5pt" o:ole="">
                  <v:imagedata r:id="rId91" o:title=""/>
                </v:shape>
                <o:OLEObject Type="Embed" ProgID="Equation.DSMT4" ShapeID="_x0000_i3418" DrawAspect="Content" ObjectID="_1685732965" r:id="rId92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7" w:name="c2b"/>
            <w:bookmarkEnd w:id="6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60"/>
                <w:sz w:val="24"/>
                <w:szCs w:val="24"/>
              </w:rPr>
              <w:object w:dxaOrig="2160" w:dyaOrig="1320" w14:anchorId="5765FB97">
                <v:shape id="_x0000_i3419" type="#_x0000_t75" style="width:108pt;height:66pt" o:ole="">
                  <v:imagedata r:id="rId93" o:title=""/>
                </v:shape>
                <o:OLEObject Type="Embed" ProgID="Equation.DSMT4" ShapeID="_x0000_i3419" DrawAspect="Content" ObjectID="_1685732966" r:id="rId94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0BA4BD0" w14:textId="77777777" w:rsidR="00BE5059" w:rsidRPr="00CE7D54" w:rsidRDefault="00BE5059" w:rsidP="004F3CE1">
            <w:pPr>
              <w:pStyle w:val="ListParagraph"/>
              <w:tabs>
                <w:tab w:val="left" w:pos="85"/>
                <w:tab w:val="left" w:pos="3146"/>
              </w:tabs>
              <w:spacing w:line="276" w:lineRule="auto"/>
              <w:ind w:left="0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8" w:name="c2c"/>
            <w:bookmarkEnd w:id="7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Ⓒ.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2010" w:dyaOrig="630" w14:anchorId="7E71C723">
                <v:shape id="_x0000_i3420" type="#_x0000_t75" style="width:100.5pt;height:31.5pt" o:ole="">
                  <v:imagedata r:id="rId95" o:title=""/>
                </v:shape>
                <o:OLEObject Type="Embed" ProgID="Equation.DSMT4" ShapeID="_x0000_i3420" DrawAspect="Content" ObjectID="_1685732967" r:id="rId96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9" w:name="c2d"/>
            <w:bookmarkEnd w:id="8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60"/>
                <w:sz w:val="24"/>
                <w:szCs w:val="24"/>
              </w:rPr>
              <w:object w:dxaOrig="2115" w:dyaOrig="1320" w14:anchorId="6DF19082">
                <v:shape id="_x0000_i3421" type="#_x0000_t75" style="width:105.75pt;height:66pt" o:ole="">
                  <v:imagedata r:id="rId97" o:title=""/>
                </v:shape>
                <o:OLEObject Type="Embed" ProgID="Equation.DSMT4" ShapeID="_x0000_i3421" DrawAspect="Content" ObjectID="_1685732968" r:id="rId98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bookmarkEnd w:id="9"/>
          <w:p w14:paraId="35FB56AF" w14:textId="77777777" w:rsidR="00BE5059" w:rsidRPr="00206EEF" w:rsidRDefault="00BE5059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0639559D" w14:textId="77777777" w:rsidR="00BE5059" w:rsidRPr="00103A24" w:rsidRDefault="00BE5059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BE5059" w:rsidRPr="00DC32EB" w14:paraId="273164CC" w14:textId="77777777" w:rsidTr="000C647D">
        <w:tc>
          <w:tcPr>
            <w:tcW w:w="6379" w:type="dxa"/>
            <w:shd w:val="clear" w:color="auto" w:fill="FFFFFB"/>
          </w:tcPr>
          <w:p w14:paraId="796DE4F9" w14:textId="77777777" w:rsidR="00BE5059" w:rsidRPr="00CE7D54" w:rsidRDefault="00BE5059" w:rsidP="004F3CE1">
            <w:pPr>
              <w:pStyle w:val="MTDisplayEquation"/>
              <w:numPr>
                <w:ilvl w:val="0"/>
                <w:numId w:val="0"/>
              </w:numPr>
              <w:tabs>
                <w:tab w:val="clear" w:pos="5600"/>
                <w:tab w:val="clear" w:pos="10200"/>
              </w:tabs>
              <w:spacing w:before="0"/>
              <w:mirrorIndents/>
              <w:jc w:val="left"/>
              <w:rPr>
                <w:color w:val="000000" w:themeColor="text1"/>
              </w:rPr>
            </w:pPr>
            <w:r w:rsidRPr="00CE7D54">
              <w:rPr>
                <w:b/>
                <w:color w:val="0000FF"/>
              </w:rPr>
              <w:t xml:space="preserve">Câu </w:t>
            </w:r>
            <w:bookmarkStart w:id="10" w:name="c3q"/>
            <w:bookmarkEnd w:id="10"/>
            <w:r w:rsidRPr="00CE7D54">
              <w:rPr>
                <w:b/>
                <w:color w:val="0000FF"/>
              </w:rPr>
              <w:t>3:</w:t>
            </w:r>
            <w:r w:rsidRPr="00CE7D54">
              <w:rPr>
                <w:color w:val="000000" w:themeColor="text1"/>
              </w:rPr>
              <w:t xml:space="preserve">Nghiệm của phương trình </w:t>
            </w:r>
            <w:r w:rsidRPr="00CE7D54">
              <w:rPr>
                <w:color w:val="000000" w:themeColor="text1"/>
                <w:position w:val="-6"/>
              </w:rPr>
              <w:object w:dxaOrig="1320" w:dyaOrig="279" w14:anchorId="6741C2BC">
                <v:shape id="_x0000_i3422" type="#_x0000_t75" style="width:66pt;height:14.25pt" o:ole="">
                  <v:imagedata r:id="rId99" o:title=""/>
                </v:shape>
                <o:OLEObject Type="Embed" ProgID="Equation.DSMT4" ShapeID="_x0000_i3422" DrawAspect="Content" ObjectID="_1685732969" r:id="rId100"/>
              </w:object>
            </w:r>
            <w:r w:rsidRPr="00CE7D54">
              <w:rPr>
                <w:color w:val="000000" w:themeColor="text1"/>
              </w:rPr>
              <w:t>.</w:t>
            </w:r>
          </w:p>
          <w:p w14:paraId="07F62E07" w14:textId="77777777" w:rsidR="00BE5059" w:rsidRDefault="00BE5059" w:rsidP="004F3CE1">
            <w:pPr>
              <w:tabs>
                <w:tab w:val="left" w:pos="85"/>
                <w:tab w:val="left" w:pos="3146"/>
              </w:tabs>
              <w:spacing w:line="276" w:lineRule="auto"/>
              <w:contextualSpacing/>
              <w:mirrorIndent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1" w:name="c3a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Ⓐ.</w:t>
            </w:r>
            <w:r>
              <w:rPr>
                <w:color w:val="000000" w:themeColor="text1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color w:val="000000" w:themeColor="text1"/>
                <w:position w:val="-6"/>
                <w:sz w:val="24"/>
                <w:szCs w:val="24"/>
              </w:rPr>
              <w:object w:dxaOrig="859" w:dyaOrig="283" w14:anchorId="60D89BB5">
                <v:shape id="_x0000_i3423" type="#_x0000_t75" style="width:42.75pt;height:14.25pt" o:ole="">
                  <v:imagedata r:id="rId101" o:title=""/>
                </v:shape>
                <o:OLEObject Type="Embed" ProgID="Equation.DSMT4" ShapeID="_x0000_i3423" DrawAspect="Content" ObjectID="_1685732970" r:id="rId102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12" w:name="c3b"/>
            <w:bookmarkEnd w:id="11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6"/>
                <w:sz w:val="24"/>
                <w:szCs w:val="24"/>
              </w:rPr>
              <w:object w:dxaOrig="1245" w:dyaOrig="279" w14:anchorId="70DA60CB">
                <v:shape id="_x0000_i3424" type="#_x0000_t75" style="width:62.25pt;height:14.25pt" o:ole="">
                  <v:imagedata r:id="rId103" o:title=""/>
                </v:shape>
                <o:OLEObject Type="Embed" ProgID="Equation.DSMT4" ShapeID="_x0000_i3424" DrawAspect="Content" ObjectID="_1685732971" r:id="rId104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A5088E7" w14:textId="77777777" w:rsidR="00BE5059" w:rsidRPr="00CE7D54" w:rsidRDefault="00BE5059" w:rsidP="004F3CE1">
            <w:pPr>
              <w:tabs>
                <w:tab w:val="left" w:pos="85"/>
                <w:tab w:val="left" w:pos="3146"/>
              </w:tabs>
              <w:spacing w:line="276" w:lineRule="auto"/>
              <w:contextualSpacing/>
              <w:mirrorIndent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3" w:name="c3c"/>
            <w:bookmarkEnd w:id="12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Ⓒ.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1160" w:dyaOrig="616" w14:anchorId="04C0371F">
                <v:shape id="_x0000_i3425" type="#_x0000_t75" style="width:57.75pt;height:30.75pt" o:ole="">
                  <v:imagedata r:id="rId105" o:title=""/>
                </v:shape>
                <o:OLEObject Type="Embed" ProgID="Equation.DSMT4" ShapeID="_x0000_i3425" DrawAspect="Content" ObjectID="_1685732972" r:id="rId106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14" w:name="c3d"/>
            <w:bookmarkEnd w:id="13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1276" w:dyaOrig="611" w14:anchorId="5D0F5EFA">
                <v:shape id="_x0000_i3426" type="#_x0000_t75" style="width:63.75pt;height:30.75pt" o:ole="">
                  <v:imagedata r:id="rId107" o:title=""/>
                </v:shape>
                <o:OLEObject Type="Embed" ProgID="Equation.DSMT4" ShapeID="_x0000_i3426" DrawAspect="Content" ObjectID="_1685732973" r:id="rId108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bookmarkEnd w:id="14"/>
          <w:p w14:paraId="4EA0CEE6" w14:textId="77777777" w:rsidR="00BE5059" w:rsidRPr="00206EEF" w:rsidRDefault="00BE5059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0A2E2440" w14:textId="77777777" w:rsidR="00BE5059" w:rsidRPr="00103A24" w:rsidRDefault="00BE5059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BE5059" w:rsidRPr="00DC32EB" w14:paraId="6C686A9F" w14:textId="77777777" w:rsidTr="000C647D">
        <w:tc>
          <w:tcPr>
            <w:tcW w:w="6379" w:type="dxa"/>
            <w:shd w:val="clear" w:color="auto" w:fill="FFFFFB"/>
          </w:tcPr>
          <w:p w14:paraId="2CF4ACC5" w14:textId="77777777" w:rsidR="00BE5059" w:rsidRPr="00CE7D54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 xml:space="preserve">Câu </w:t>
            </w:r>
            <w:bookmarkStart w:id="15" w:name="c4q"/>
            <w:bookmarkEnd w:id="15"/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>4:</w: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Phương trình </w:t>
            </w:r>
            <w:r w:rsidRPr="00CE7D54">
              <w:rPr>
                <w:position w:val="-6"/>
              </w:rPr>
              <w:object w:dxaOrig="1035" w:dyaOrig="285" w14:anchorId="31BB77EF">
                <v:shape id="_x0000_i3427" type="#_x0000_t75" style="width:51.75pt;height:14.25pt" o:ole="">
                  <v:imagedata r:id="rId109" o:title=""/>
                </v:shape>
                <o:OLEObject Type="Embed" ProgID="Equation.DSMT4" ShapeID="_x0000_i3427" DrawAspect="Content" ObjectID="_1685732974" r:id="rId110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có một nghiệm là</w:t>
            </w:r>
          </w:p>
          <w:p w14:paraId="4194C00F" w14:textId="77777777" w:rsidR="00BE5059" w:rsidRPr="00CE7D54" w:rsidRDefault="00BE5059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6" w:name="c4a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Ⓐ.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795" w:dyaOrig="630" w14:anchorId="7FF4E0DD">
                <v:shape id="_x0000_i3428" type="#_x0000_t75" style="width:39.75pt;height:31.5pt" o:ole="">
                  <v:imagedata r:id="rId111" o:title=""/>
                </v:shape>
                <o:OLEObject Type="Embed" ProgID="Equation.DSMT4" ShapeID="_x0000_i3428" DrawAspect="Content" ObjectID="_1685732975" r:id="rId112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17" w:name="c4b"/>
            <w:bookmarkEnd w:id="16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630" w:dyaOrig="630" w14:anchorId="706384B4">
                <v:shape id="_x0000_i3429" type="#_x0000_t75" style="width:31.25pt;height:31.25pt" o:ole="">
                  <v:imagedata r:id="rId113" o:title=""/>
                </v:shape>
                <o:OLEObject Type="Embed" ProgID="Equation.DSMT4" ShapeID="_x0000_i3429" DrawAspect="Content" ObjectID="_1685732976" r:id="rId114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18" w:name="c4c"/>
            <w:bookmarkEnd w:id="17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Ⓒ.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630" w:dyaOrig="630" w14:anchorId="34E6E880">
                <v:shape id="_x0000_i3430" type="#_x0000_t75" style="width:31.25pt;height:31.25pt" o:ole="">
                  <v:imagedata r:id="rId115" o:title=""/>
                </v:shape>
                <o:OLEObject Type="Embed" ProgID="Equation.DSMT4" ShapeID="_x0000_i3430" DrawAspect="Content" ObjectID="_1685732977" r:id="rId116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19" w:name="c4d"/>
            <w:bookmarkEnd w:id="18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6"/>
                <w:sz w:val="24"/>
                <w:szCs w:val="24"/>
              </w:rPr>
              <w:object w:dxaOrig="600" w:dyaOrig="210" w14:anchorId="19723AC3">
                <v:shape id="_x0000_i3431" type="#_x0000_t75" style="width:29.9pt;height:10.2pt" o:ole="">
                  <v:imagedata r:id="rId117" o:title=""/>
                </v:shape>
                <o:OLEObject Type="Embed" ProgID="Equation.DSMT4" ShapeID="_x0000_i3431" DrawAspect="Content" ObjectID="_1685732978" r:id="rId118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bookmarkEnd w:id="19"/>
          <w:p w14:paraId="0298C5A9" w14:textId="77777777" w:rsidR="00BE5059" w:rsidRPr="00206EEF" w:rsidRDefault="00BE5059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39E39F70" w14:textId="77777777" w:rsidR="00BE5059" w:rsidRPr="00103A24" w:rsidRDefault="00BE5059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  <w:lang w:val="vi-VN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BE5059" w:rsidRPr="00DC32EB" w14:paraId="75B810C7" w14:textId="77777777" w:rsidTr="000C647D">
        <w:tc>
          <w:tcPr>
            <w:tcW w:w="6379" w:type="dxa"/>
            <w:shd w:val="clear" w:color="auto" w:fill="FFFFFB"/>
          </w:tcPr>
          <w:p w14:paraId="7CCF4BEC" w14:textId="77777777" w:rsidR="00BE5059" w:rsidRPr="00CE7D54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 xml:space="preserve">Câu </w:t>
            </w:r>
            <w:bookmarkStart w:id="20" w:name="c5q"/>
            <w:bookmarkEnd w:id="20"/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>5:</w: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Giải phương trình </w:t>
            </w:r>
            <w:r w:rsidRPr="00CE7D54">
              <w:rPr>
                <w:position w:val="-6"/>
                <w:lang w:val="vi-VN" w:eastAsia="vi-VN"/>
              </w:rPr>
              <w:object w:dxaOrig="1335" w:dyaOrig="285" w14:anchorId="4E451086">
                <v:shape id="_x0000_i3432" type="#_x0000_t75" style="width:66.55pt;height:14.25pt" o:ole="">
                  <v:imagedata r:id="rId119" o:title=""/>
                </v:shape>
                <o:OLEObject Type="Embed" ProgID="Equation.DSMT4" ShapeID="_x0000_i3432" DrawAspect="Content" ObjectID="_1685732979" r:id="rId120"/>
              </w:object>
            </w:r>
          </w:p>
          <w:p w14:paraId="37A087CF" w14:textId="77777777" w:rsidR="00BE5059" w:rsidRPr="00CE7D54" w:rsidRDefault="00BE5059" w:rsidP="004F3CE1">
            <w:pPr>
              <w:pStyle w:val="ListParagraph"/>
              <w:tabs>
                <w:tab w:val="left" w:pos="85"/>
                <w:tab w:val="left" w:pos="3146"/>
              </w:tabs>
              <w:spacing w:line="276" w:lineRule="auto"/>
              <w:ind w:left="0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</w:pPr>
            <w:bookmarkStart w:id="21" w:name="c5a"/>
            <w:r>
              <w:rPr>
                <w:rFonts w:ascii="Times New Roman" w:hAnsi="Times New Rom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  <w:lang w:val="fr-FR"/>
              </w:rPr>
              <w:t>Ⓐ.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24"/>
                <w:sz w:val="24"/>
                <w:szCs w:val="24"/>
                <w:lang w:val="vi-VN" w:eastAsia="vi-VN"/>
              </w:rPr>
              <w:object w:dxaOrig="1905" w:dyaOrig="615" w14:anchorId="4A97BBAC">
                <v:shape id="_x0000_i3433" type="#_x0000_t75" style="width:95.1pt;height:30.55pt" o:ole="">
                  <v:imagedata r:id="rId121" o:title=""/>
                </v:shape>
                <o:OLEObject Type="Embed" ProgID="Equation.DSMT4" ShapeID="_x0000_i3433" DrawAspect="Content" ObjectID="_1685732980" r:id="rId122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.</w:t>
            </w:r>
            <w:bookmarkStart w:id="22" w:name="c5b"/>
            <w:bookmarkEnd w:id="21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  <w:lang w:val="fr-FR"/>
              </w:rPr>
              <w:t>Ⓑ.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fr-FR"/>
              </w:rPr>
              <w:t xml:space="preserve"> 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60"/>
                <w:sz w:val="24"/>
                <w:szCs w:val="24"/>
                <w:lang w:val="vi-VN" w:eastAsia="vi-VN"/>
              </w:rPr>
              <w:object w:dxaOrig="2160" w:dyaOrig="1320" w14:anchorId="3A078AE7">
                <v:shape id="_x0000_i3434" type="#_x0000_t75" style="width:108pt;height:65.9pt" o:ole="">
                  <v:imagedata r:id="rId123" o:title=""/>
                </v:shape>
                <o:OLEObject Type="Embed" ProgID="Equation.DSMT4" ShapeID="_x0000_i3434" DrawAspect="Content" ObjectID="_1685732981" r:id="rId124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.</w:t>
            </w:r>
          </w:p>
          <w:p w14:paraId="2486D968" w14:textId="77777777" w:rsidR="00BE5059" w:rsidRPr="00CE7D54" w:rsidRDefault="00BE5059" w:rsidP="004F3CE1">
            <w:pPr>
              <w:pStyle w:val="ListParagraph"/>
              <w:tabs>
                <w:tab w:val="left" w:pos="85"/>
                <w:tab w:val="left" w:pos="3146"/>
              </w:tabs>
              <w:spacing w:line="276" w:lineRule="auto"/>
              <w:ind w:left="0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23" w:name="c5c"/>
            <w:bookmarkEnd w:id="22"/>
            <w:r>
              <w:rPr>
                <w:rFonts w:ascii="Times New Roman" w:hAnsi="Times New Rom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  <w:lang w:val="fr-FR"/>
              </w:rPr>
              <w:t>Ⓒ.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24"/>
                <w:sz w:val="24"/>
                <w:szCs w:val="24"/>
                <w:lang w:val="vi-VN" w:eastAsia="vi-VN"/>
              </w:rPr>
              <w:object w:dxaOrig="2025" w:dyaOrig="615" w14:anchorId="4E689C74">
                <v:shape id="_x0000_i3435" type="#_x0000_t75" style="width:101.2pt;height:30.55pt" o:ole="">
                  <v:imagedata r:id="rId125" o:title=""/>
                </v:shape>
                <o:OLEObject Type="Embed" ProgID="Equation.DSMT4" ShapeID="_x0000_i3435" DrawAspect="Content" ObjectID="_1685732982" r:id="rId126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  <w:lang w:val="fr-FR"/>
              </w:rPr>
              <w:t>.</w:t>
            </w:r>
            <w:bookmarkStart w:id="24" w:name="c5d"/>
            <w:bookmarkEnd w:id="23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60"/>
                <w:sz w:val="24"/>
                <w:szCs w:val="24"/>
                <w:lang w:val="vi-VN" w:eastAsia="vi-VN"/>
              </w:rPr>
              <w:object w:dxaOrig="2025" w:dyaOrig="1320" w14:anchorId="1E46F47F">
                <v:shape id="_x0000_i3436" type="#_x0000_t75" style="width:101.2pt;height:65.9pt" o:ole="">
                  <v:imagedata r:id="rId127" o:title=""/>
                </v:shape>
                <o:OLEObject Type="Embed" ProgID="Equation.DSMT4" ShapeID="_x0000_i3436" DrawAspect="Content" ObjectID="_1685732983" r:id="rId128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bookmarkEnd w:id="24"/>
          <w:p w14:paraId="644F3003" w14:textId="77777777" w:rsidR="00BE5059" w:rsidRPr="00206EEF" w:rsidRDefault="00BE5059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4CF1DCFF" w14:textId="77777777" w:rsidR="00BE5059" w:rsidRPr="00103A24" w:rsidRDefault="00BE5059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lang w:val="nl-NL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lastRenderedPageBreak/>
              <w:t>Lời giải</w:t>
            </w:r>
          </w:p>
        </w:tc>
      </w:tr>
      <w:tr w:rsidR="00BE5059" w:rsidRPr="00DC32EB" w14:paraId="622A544C" w14:textId="77777777" w:rsidTr="000C647D">
        <w:tc>
          <w:tcPr>
            <w:tcW w:w="6379" w:type="dxa"/>
            <w:shd w:val="clear" w:color="auto" w:fill="FFFFFB"/>
          </w:tcPr>
          <w:p w14:paraId="3168A2F2" w14:textId="77777777" w:rsidR="00BE5059" w:rsidRPr="00CE7D54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 xml:space="preserve">Câu </w:t>
            </w:r>
            <w:bookmarkStart w:id="25" w:name="c6q"/>
            <w:bookmarkEnd w:id="25"/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>6:</w: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Tìm nghiệm của phương trình </w:t>
            </w:r>
            <w:r w:rsidRPr="00CE7D54">
              <w:rPr>
                <w:rFonts w:eastAsia="Times New Roman"/>
                <w:position w:val="-6"/>
              </w:rPr>
              <w:object w:dxaOrig="1335" w:dyaOrig="285" w14:anchorId="231E6443">
                <v:shape id="_x0000_i3437" type="#_x0000_t75" style="width:66.55pt;height:14.25pt" o:ole="">
                  <v:imagedata r:id="rId129" o:title=""/>
                </v:shape>
                <o:OLEObject Type="Embed" ProgID="Equation.DSMT4" ShapeID="_x0000_i3437" DrawAspect="Content" ObjectID="_1685732984" r:id="rId130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63FF31C" w14:textId="77777777" w:rsidR="00BE5059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26" w:name="c6a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Ⓐ.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6"/>
                <w:sz w:val="24"/>
                <w:szCs w:val="24"/>
              </w:rPr>
              <w:object w:dxaOrig="615" w:dyaOrig="285" w14:anchorId="5FF913B0">
                <v:shape id="_x0000_i3438" type="#_x0000_t75" style="width:30.55pt;height:14.25pt" o:ole="">
                  <v:imagedata r:id="rId131" o:title=""/>
                </v:shape>
                <o:OLEObject Type="Embed" ProgID="Equation.DSMT4" ShapeID="_x0000_i3438" DrawAspect="Content" ObjectID="_1685732985" r:id="rId132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E5E40CE" w14:textId="77777777" w:rsidR="00BE5059" w:rsidRPr="00CE7D54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27" w:name="c6b"/>
            <w:bookmarkEnd w:id="26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66"/>
                <w:sz w:val="24"/>
                <w:szCs w:val="24"/>
              </w:rPr>
              <w:object w:dxaOrig="3285" w:dyaOrig="1440" w14:anchorId="71752D5D">
                <v:shape id="_x0000_i3439" type="#_x0000_t75" style="width:164.4pt;height:1in" o:ole="">
                  <v:imagedata r:id="rId133" o:title=""/>
                </v:shape>
                <o:OLEObject Type="Embed" ProgID="Equation.DSMT4" ShapeID="_x0000_i3439" DrawAspect="Content" ObjectID="_1685732986" r:id="rId134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0E8EB2F" w14:textId="77777777" w:rsidR="00BE5059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28" w:name="c6c"/>
            <w:bookmarkEnd w:id="27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Ⓒ.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66"/>
                <w:sz w:val="24"/>
                <w:szCs w:val="24"/>
              </w:rPr>
              <w:object w:dxaOrig="3075" w:dyaOrig="1440" w14:anchorId="375A2E3D">
                <v:shape id="_x0000_i3440" type="#_x0000_t75" style="width:153.5pt;height:1in" o:ole="">
                  <v:imagedata r:id="rId135" o:title=""/>
                </v:shape>
                <o:OLEObject Type="Embed" ProgID="Equation.DSMT4" ShapeID="_x0000_i3440" DrawAspect="Content" ObjectID="_1685732987" r:id="rId136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2936DCD" w14:textId="77777777" w:rsidR="00BE5059" w:rsidRPr="00CE7D54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29" w:name="c6d"/>
            <w:bookmarkEnd w:id="28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6"/>
                <w:sz w:val="24"/>
                <w:szCs w:val="24"/>
              </w:rPr>
              <w:object w:dxaOrig="600" w:dyaOrig="285" w14:anchorId="19ACB1E7">
                <v:shape id="_x0000_i3441" type="#_x0000_t75" style="width:29.9pt;height:14.25pt" o:ole="">
                  <v:imagedata r:id="rId137" o:title=""/>
                </v:shape>
                <o:OLEObject Type="Embed" ProgID="Equation.DSMT4" ShapeID="_x0000_i3441" DrawAspect="Content" ObjectID="_1685732988" r:id="rId138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bookmarkEnd w:id="29"/>
          <w:p w14:paraId="5CE81189" w14:textId="77777777" w:rsidR="00BE5059" w:rsidRPr="00206EEF" w:rsidRDefault="00BE5059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4DF59A39" w14:textId="77777777" w:rsidR="00BE5059" w:rsidRPr="00103A24" w:rsidRDefault="00BE5059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BE5059" w:rsidRPr="00DC32EB" w14:paraId="39490D6C" w14:textId="77777777" w:rsidTr="000C647D">
        <w:tc>
          <w:tcPr>
            <w:tcW w:w="6379" w:type="dxa"/>
            <w:shd w:val="clear" w:color="auto" w:fill="FFFFFB"/>
          </w:tcPr>
          <w:p w14:paraId="0CF0CE6A" w14:textId="77777777" w:rsidR="00BE5059" w:rsidRPr="00CE7D54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 xml:space="preserve">Câu </w:t>
            </w:r>
            <w:bookmarkStart w:id="30" w:name="c7q"/>
            <w:bookmarkEnd w:id="30"/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>7:</w: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Tổng các nghiệm thuộc khoảng </w:t>
            </w:r>
            <w:r w:rsidRPr="00CE7D54">
              <w:rPr>
                <w:rFonts w:eastAsia="Times New Roman"/>
                <w:position w:val="-28"/>
              </w:rPr>
              <w:object w:dxaOrig="960" w:dyaOrig="675" w14:anchorId="1131B94C">
                <v:shape id="_x0000_i3442" type="#_x0000_t75" style="width:48.25pt;height:33.95pt" o:ole="">
                  <v:imagedata r:id="rId139" o:title=""/>
                </v:shape>
                <o:OLEObject Type="Embed" ProgID="Equation.DSMT4" ShapeID="_x0000_i3442" DrawAspect="Content" ObjectID="_1685732989" r:id="rId140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của phương trình </w:t>
            </w:r>
            <w:r w:rsidRPr="00CE7D54">
              <w:rPr>
                <w:rFonts w:eastAsia="Times New Roman"/>
                <w:position w:val="-6"/>
              </w:rPr>
              <w:object w:dxaOrig="1545" w:dyaOrig="315" w14:anchorId="3B9E4BF0">
                <v:shape id="_x0000_i3443" type="#_x0000_t75" style="width:77.45pt;height:15.6pt" o:ole="">
                  <v:imagedata r:id="rId141" o:title=""/>
                </v:shape>
                <o:OLEObject Type="Embed" ProgID="Equation.DSMT4" ShapeID="_x0000_i3443" DrawAspect="Content" ObjectID="_1685732990" r:id="rId142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bằng bao nhiêu?</w:t>
            </w:r>
          </w:p>
          <w:p w14:paraId="0D2B7414" w14:textId="77777777" w:rsidR="00BE5059" w:rsidRPr="00CE7D54" w:rsidRDefault="00BE5059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31" w:name="c7a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Ⓐ.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6"/>
                <w:sz w:val="24"/>
                <w:szCs w:val="24"/>
              </w:rPr>
              <w:object w:dxaOrig="195" w:dyaOrig="285" w14:anchorId="42D3F9EC">
                <v:shape id="_x0000_i3444" type="#_x0000_t75" style="width:9.5pt;height:14.25pt" o:ole="">
                  <v:imagedata r:id="rId143" o:title=""/>
                </v:shape>
                <o:OLEObject Type="Embed" ProgID="Equation.DSMT4" ShapeID="_x0000_i3444" DrawAspect="Content" ObjectID="_1685732991" r:id="rId144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32" w:name="c7b"/>
            <w:bookmarkEnd w:id="31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255" w:dyaOrig="615" w14:anchorId="5927B45D">
                <v:shape id="_x0000_i3445" type="#_x0000_t75" style="width:12.9pt;height:30.55pt" o:ole="">
                  <v:imagedata r:id="rId145" o:title=""/>
                </v:shape>
                <o:OLEObject Type="Embed" ProgID="Equation.DSMT4" ShapeID="_x0000_i3445" DrawAspect="Content" ObjectID="_1685732992" r:id="rId146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33" w:name="c7c"/>
            <w:bookmarkEnd w:id="32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Ⓒ.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24"/>
                <w:sz w:val="24"/>
                <w:szCs w:val="24"/>
              </w:rPr>
              <w:object w:dxaOrig="255" w:dyaOrig="615" w14:anchorId="633F479F">
                <v:shape id="_x0000_i3446" type="#_x0000_t75" style="width:12.9pt;height:30.55pt" o:ole="">
                  <v:imagedata r:id="rId147" o:title=""/>
                </v:shape>
                <o:OLEObject Type="Embed" ProgID="Equation.DSMT4" ShapeID="_x0000_i3446" DrawAspect="Content" ObjectID="_1685732993" r:id="rId148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34" w:name="c7d"/>
            <w:bookmarkEnd w:id="33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6"/>
                <w:sz w:val="24"/>
                <w:szCs w:val="24"/>
              </w:rPr>
              <w:object w:dxaOrig="225" w:dyaOrig="225" w14:anchorId="0DAB97ED">
                <v:shape id="_x0000_i3447" type="#_x0000_t75" style="width:11.55pt;height:11.55pt" o:ole="">
                  <v:imagedata r:id="rId149" o:title=""/>
                </v:shape>
                <o:OLEObject Type="Embed" ProgID="Equation.DSMT4" ShapeID="_x0000_i3447" DrawAspect="Content" ObjectID="_1685732994" r:id="rId150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bookmarkEnd w:id="34"/>
          <w:p w14:paraId="5710E640" w14:textId="77777777" w:rsidR="00BE5059" w:rsidRPr="00206EEF" w:rsidRDefault="00BE5059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3E5E0DED" w14:textId="77777777" w:rsidR="00BE5059" w:rsidRPr="00103A24" w:rsidRDefault="00BE5059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  <w:lang w:val="vi-VN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BE5059" w:rsidRPr="00DC32EB" w14:paraId="2F434013" w14:textId="77777777" w:rsidTr="000C647D">
        <w:tc>
          <w:tcPr>
            <w:tcW w:w="6379" w:type="dxa"/>
            <w:shd w:val="clear" w:color="auto" w:fill="FFFFFB"/>
          </w:tcPr>
          <w:p w14:paraId="4294B749" w14:textId="77777777" w:rsidR="00BE5059" w:rsidRPr="00CE7D54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 xml:space="preserve">Câu </w:t>
            </w:r>
            <w:bookmarkStart w:id="35" w:name="c8q"/>
            <w:bookmarkEnd w:id="35"/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>8:</w: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Nghiệm lớn nhất của phương trình </w:t>
            </w:r>
            <w:r w:rsidRPr="00CE7D54">
              <w:rPr>
                <w:position w:val="-6"/>
                <w:lang w:val="vi-VN"/>
              </w:rPr>
              <w:object w:dxaOrig="1455" w:dyaOrig="285" w14:anchorId="0AF00790">
                <v:shape id="_x0000_i3448" type="#_x0000_t75" style="width:72.7pt;height:14.25pt" o:ole="">
                  <v:imagedata r:id="rId151" o:title=""/>
                </v:shape>
                <o:OLEObject Type="Embed" ProgID="Equation.DSMT4" ShapeID="_x0000_i3448" DrawAspect="Content" ObjectID="_1685732995" r:id="rId152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trong đoạn </w:t>
            </w:r>
            <w:r w:rsidRPr="00CE7D54">
              <w:rPr>
                <w:position w:val="-14"/>
                <w:lang w:val="vi-VN"/>
              </w:rPr>
              <w:object w:dxaOrig="585" w:dyaOrig="405" w14:anchorId="355ED616">
                <v:shape id="_x0000_i3449" type="#_x0000_t75" style="width:29.2pt;height:20.4pt" o:ole="">
                  <v:imagedata r:id="rId153" o:title=""/>
                </v:shape>
                <o:OLEObject Type="Embed" ProgID="Equation.DSMT4" ShapeID="_x0000_i3449" DrawAspect="Content" ObjectID="_1685732996" r:id="rId154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là:</w:t>
            </w:r>
          </w:p>
          <w:p w14:paraId="5E483732" w14:textId="77777777" w:rsidR="00BE5059" w:rsidRPr="00CE7D54" w:rsidRDefault="00BE5059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36" w:name="c8a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Ⓐ.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6"/>
                <w:sz w:val="24"/>
                <w:szCs w:val="24"/>
                <w:lang w:val="vi-VN"/>
              </w:rPr>
              <w:object w:dxaOrig="600" w:dyaOrig="225" w14:anchorId="1247DB5E">
                <v:shape id="_x0000_i3450" type="#_x0000_t75" style="width:29.9pt;height:11.55pt" o:ole="">
                  <v:imagedata r:id="rId155" o:title=""/>
                </v:shape>
                <o:OLEObject Type="Embed" ProgID="Equation.DSMT4" ShapeID="_x0000_i3450" DrawAspect="Content" ObjectID="_1685732997" r:id="rId156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37" w:name="c8b"/>
            <w:bookmarkEnd w:id="36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24"/>
                <w:sz w:val="24"/>
                <w:szCs w:val="24"/>
                <w:lang w:val="vi-VN"/>
              </w:rPr>
              <w:object w:dxaOrig="840" w:dyaOrig="615" w14:anchorId="69B762AA">
                <v:shape id="_x0000_i3451" type="#_x0000_t75" style="width:42.1pt;height:30.55pt" o:ole="">
                  <v:imagedata r:id="rId157" o:title=""/>
                </v:shape>
                <o:OLEObject Type="Embed" ProgID="Equation.DSMT4" ShapeID="_x0000_i3451" DrawAspect="Content" ObjectID="_1685732998" r:id="rId158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38" w:name="c8c"/>
            <w:bookmarkEnd w:id="37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Ⓒ.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24"/>
                <w:sz w:val="24"/>
                <w:szCs w:val="24"/>
                <w:lang w:val="vi-VN"/>
              </w:rPr>
              <w:object w:dxaOrig="750" w:dyaOrig="615" w14:anchorId="3B50F278">
                <v:shape id="_x0000_i3452" type="#_x0000_t75" style="width:37.35pt;height:30.55pt" o:ole="">
                  <v:imagedata r:id="rId159" o:title=""/>
                </v:shape>
                <o:OLEObject Type="Embed" ProgID="Equation.DSMT4" ShapeID="_x0000_i3452" DrawAspect="Content" ObjectID="_1685732999" r:id="rId160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39" w:name="c8d"/>
            <w:bookmarkEnd w:id="38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eastAsia="Times New Roman" w:hAnsi="Times New Roman"/>
                <w:color w:val="000000" w:themeColor="text1"/>
                <w:position w:val="-24"/>
                <w:sz w:val="24"/>
                <w:szCs w:val="24"/>
                <w:lang w:val="vi-VN"/>
              </w:rPr>
              <w:object w:dxaOrig="735" w:dyaOrig="615" w14:anchorId="2B72AFD9">
                <v:shape id="_x0000_i3453" type="#_x0000_t75" style="width:36.7pt;height:30.55pt" o:ole="">
                  <v:imagedata r:id="rId161" o:title=""/>
                </v:shape>
                <o:OLEObject Type="Embed" ProgID="Equation.DSMT4" ShapeID="_x0000_i3453" DrawAspect="Content" ObjectID="_1685733000" r:id="rId162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bookmarkEnd w:id="39"/>
          <w:p w14:paraId="137A648A" w14:textId="77777777" w:rsidR="00BE5059" w:rsidRPr="00206EEF" w:rsidRDefault="00BE5059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596FC0C6" w14:textId="77777777" w:rsidR="00BE5059" w:rsidRPr="00103A24" w:rsidRDefault="00BE5059" w:rsidP="004F3CE1">
            <w:pPr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lang w:val="nl-NL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BE5059" w:rsidRPr="00DC32EB" w14:paraId="2344DCBF" w14:textId="77777777" w:rsidTr="000C647D">
        <w:tc>
          <w:tcPr>
            <w:tcW w:w="6379" w:type="dxa"/>
            <w:shd w:val="clear" w:color="auto" w:fill="FFFFFB"/>
          </w:tcPr>
          <w:p w14:paraId="41FDF211" w14:textId="77777777" w:rsidR="00BE5059" w:rsidRPr="00CE7D54" w:rsidRDefault="00BE5059" w:rsidP="004F3CE1">
            <w:pPr>
              <w:spacing w:line="276" w:lineRule="auto"/>
              <w:mirrorIndent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 xml:space="preserve">Câu </w:t>
            </w:r>
            <w:bookmarkStart w:id="40" w:name="c9q"/>
            <w:bookmarkEnd w:id="40"/>
            <w:r w:rsidRPr="00CE7D54">
              <w:rPr>
                <w:rFonts w:ascii="Times New Roman" w:eastAsiaTheme="minorEastAsia" w:hAnsi="Times New Roman"/>
                <w:b/>
                <w:color w:val="0000FF"/>
                <w:sz w:val="24"/>
                <w:szCs w:val="24"/>
              </w:rPr>
              <w:t>9:</w: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Phương trình </w:t>
            </w:r>
            <w:r w:rsidRPr="00CE7D54">
              <w:rPr>
                <w:position w:val="-6"/>
              </w:rPr>
              <w:object w:dxaOrig="1065" w:dyaOrig="330" w14:anchorId="69D0F1E5">
                <v:shape id="_x0000_i3454" type="#_x0000_t75" style="width:53pt;height:16.3pt" o:ole="">
                  <v:imagedata r:id="rId163" o:title=""/>
                </v:shape>
                <o:OLEObject Type="Embed" ProgID="Equation.DSMT4" ShapeID="_x0000_i3454" DrawAspect="Content" ObjectID="_1685733001" r:id="rId164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có nghiệm là</w:t>
            </w:r>
          </w:p>
          <w:p w14:paraId="463C55DC" w14:textId="77777777" w:rsidR="00BE5059" w:rsidRPr="00CE7D54" w:rsidRDefault="00BE5059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41" w:name="c9a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Ⓐ.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color w:val="000000" w:themeColor="text1"/>
                <w:position w:val="-60"/>
                <w:sz w:val="24"/>
                <w:szCs w:val="24"/>
              </w:rPr>
              <w:object w:dxaOrig="2445" w:dyaOrig="1320" w14:anchorId="0FDCC4C6">
                <v:shape id="_x0000_i3455" type="#_x0000_t75" style="width:122.25pt;height:65.9pt" o:ole="">
                  <v:imagedata r:id="rId165" o:title=""/>
                </v:shape>
                <o:OLEObject Type="Embed" ProgID="Equation.DSMT4" ShapeID="_x0000_i3455" DrawAspect="Content" ObjectID="_1685733002" r:id="rId166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42" w:name="c9b"/>
            <w:bookmarkEnd w:id="41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60"/>
                <w:sz w:val="24"/>
                <w:szCs w:val="24"/>
              </w:rPr>
              <w:object w:dxaOrig="2325" w:dyaOrig="1320" w14:anchorId="23758698">
                <v:shape id="_x0000_i3456" type="#_x0000_t75" style="width:116.15pt;height:65.9pt" o:ole="">
                  <v:imagedata r:id="rId167" o:title=""/>
                </v:shape>
                <o:OLEObject Type="Embed" ProgID="Equation.DSMT4" ShapeID="_x0000_i3456" DrawAspect="Content" ObjectID="_1685733003" r:id="rId168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3B6B10A" w14:textId="77777777" w:rsidR="00BE5059" w:rsidRPr="00CE7D54" w:rsidRDefault="00BE5059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43" w:name="c9c"/>
            <w:bookmarkEnd w:id="42"/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Ⓒ.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Times New Roman" w:hAnsi="Times New Roman"/>
                <w:color w:val="000000" w:themeColor="text1"/>
                <w:position w:val="-60"/>
                <w:sz w:val="24"/>
                <w:szCs w:val="24"/>
              </w:rPr>
              <w:object w:dxaOrig="2385" w:dyaOrig="1320" w14:anchorId="6EB94491">
                <v:shape id="_x0000_i3457" type="#_x0000_t75" style="width:119.55pt;height:65.9pt" o:ole="">
                  <v:imagedata r:id="rId169" o:title=""/>
                </v:shape>
                <o:OLEObject Type="Embed" ProgID="Equation.DSMT4" ShapeID="_x0000_i3457" DrawAspect="Content" ObjectID="_1685733004" r:id="rId170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bookmarkStart w:id="44" w:name="c9d"/>
            <w:bookmarkEnd w:id="43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/>
                <w:b/>
                <w:color w:val="0000FF"/>
                <w:sz w:val="24"/>
                <w:szCs w:val="24"/>
              </w:rPr>
              <w:t>Ⓓ.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CE7D54">
              <w:rPr>
                <w:rFonts w:ascii="Times New Roman" w:hAnsi="Times New Roman"/>
                <w:color w:val="000000" w:themeColor="text1"/>
                <w:position w:val="-60"/>
                <w:sz w:val="24"/>
                <w:szCs w:val="24"/>
              </w:rPr>
              <w:object w:dxaOrig="2445" w:dyaOrig="1320" w14:anchorId="5488563A">
                <v:shape id="_x0000_i3458" type="#_x0000_t75" style="width:122.25pt;height:65.9pt" o:ole="">
                  <v:imagedata r:id="rId171" o:title=""/>
                </v:shape>
                <o:OLEObject Type="Embed" ProgID="Equation.DSMT4" ShapeID="_x0000_i3458" DrawAspect="Content" ObjectID="_1685733005" r:id="rId172"/>
              </w:object>
            </w:r>
            <w:r w:rsidRPr="00CE7D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bookmarkEnd w:id="44"/>
          <w:p w14:paraId="62B2977C" w14:textId="77777777" w:rsidR="00BE5059" w:rsidRPr="00206EEF" w:rsidRDefault="00BE5059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786A5B7E" w14:textId="77777777" w:rsidR="00BE5059" w:rsidRPr="00103A24" w:rsidRDefault="00BE5059" w:rsidP="004F3CE1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BE5059" w:rsidRPr="00DC32EB" w14:paraId="13D8EB15" w14:textId="77777777" w:rsidTr="000C647D">
        <w:tc>
          <w:tcPr>
            <w:tcW w:w="6379" w:type="dxa"/>
            <w:shd w:val="clear" w:color="auto" w:fill="FFFFFB"/>
          </w:tcPr>
          <w:p w14:paraId="23D55B7D" w14:textId="77777777" w:rsidR="00BE5059" w:rsidRDefault="00BE5059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45" w:name="_Hlk75111893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Câu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bookmarkStart w:id="46" w:name="c10q"/>
            <w:bookmarkEnd w:id="46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10.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Tất cả nghiệm của phương trình </w:t>
            </w:r>
            <w:r w:rsidRPr="00CE7D54">
              <w:rPr>
                <w:rFonts w:ascii="Chu Van An" w:hAnsi="Chu Van An" w:cs="Chu Van An"/>
                <w:position w:val="-18"/>
                <w:sz w:val="24"/>
                <w:szCs w:val="24"/>
              </w:rPr>
              <w:object w:dxaOrig="2500" w:dyaOrig="480" w14:anchorId="0D60CA1D">
                <v:shape id="_x0000_i3459" type="#_x0000_t75" style="width:125.65pt;height:23.75pt" o:ole="">
                  <v:imagedata r:id="rId173" o:title=""/>
                </v:shape>
                <o:OLEObject Type="Embed" ProgID="Equation.DSMT4" ShapeID="_x0000_i3459" DrawAspect="Content" ObjectID="_1685733006" r:id="rId17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187DB50F" w14:textId="77777777" w:rsidR="000C647D" w:rsidRDefault="00BE5059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47" w:name="c10a"/>
            <w:r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910" w:dyaOrig="620" w14:anchorId="5536623F">
                <v:shape id="_x0000_i3460" type="#_x0000_t75" style="width:46.2pt;height:31.25pt" o:ole="">
                  <v:imagedata r:id="rId175" o:title=""/>
                </v:shape>
                <o:OLEObject Type="Embed" ProgID="Equation.DSMT4" ShapeID="_x0000_i3460" DrawAspect="Content" ObjectID="_1685733007" r:id="rId176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48" w:name="c10b"/>
            <w:bookmarkEnd w:id="47"/>
            <w:r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760" w:dyaOrig="620" w14:anchorId="2263EF11">
                <v:shape id="_x0000_i3461" type="#_x0000_t75" style="width:38.05pt;height:31.25pt" o:ole="">
                  <v:imagedata r:id="rId177" o:title=""/>
                </v:shape>
                <o:OLEObject Type="Embed" ProgID="Equation.DSMT4" ShapeID="_x0000_i3461" DrawAspect="Content" ObjectID="_1685733008" r:id="rId178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49" w:name="c10c"/>
            <w:bookmarkEnd w:id="48"/>
            <w:r>
              <w:rPr>
                <w:rFonts w:ascii="Chu Van An" w:hAnsi="Chu Van An" w:cs="Chu Van An"/>
                <w:sz w:val="24"/>
                <w:szCs w:val="24"/>
              </w:rPr>
              <w:tab/>
            </w:r>
          </w:p>
          <w:p w14:paraId="4B23848E" w14:textId="2997B6C6" w:rsidR="00BE5059" w:rsidRDefault="000C647D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>
              <w:rPr>
                <w:rFonts w:ascii="MS PMincho" w:hAnsi="MS PMincho" w:cs="Chu Van An"/>
                <w:b/>
                <w:color w:val="0000FF"/>
                <w:sz w:val="24"/>
                <w:szCs w:val="24"/>
              </w:rPr>
              <w:t xml:space="preserve"> </w:t>
            </w:r>
            <w:r w:rsidR="00BE5059"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="00BE5059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="00BE5059"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880" w:dyaOrig="620" w14:anchorId="6ED73365">
                <v:shape id="_x0000_i3462" type="#_x0000_t75" style="width:44.15pt;height:31.25pt" o:ole="">
                  <v:imagedata r:id="rId179" o:title=""/>
                </v:shape>
                <o:OLEObject Type="Embed" ProgID="Equation.DSMT4" ShapeID="_x0000_i3462" DrawAspect="Content" ObjectID="_1685733009" r:id="rId180"/>
              </w:object>
            </w:r>
            <w:r w:rsidR="00BE5059"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50" w:name="s2"/>
            <w:bookmarkStart w:id="51" w:name="c10d"/>
            <w:bookmarkEnd w:id="49"/>
            <w:bookmarkEnd w:id="50"/>
            <w:r w:rsidR="00BE5059">
              <w:rPr>
                <w:rFonts w:ascii="Chu Van An" w:hAnsi="Chu Van An" w:cs="Chu Van An"/>
                <w:sz w:val="24"/>
                <w:szCs w:val="24"/>
              </w:rPr>
              <w:tab/>
            </w:r>
            <w:r w:rsidR="00BE5059" w:rsidRPr="00CE7D54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</w:rPr>
              <w:t>Ⓓ.</w:t>
            </w:r>
            <w:r w:rsidR="00BE5059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="00BE5059"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430" w:dyaOrig="620" w14:anchorId="50DB89D3">
                <v:shape id="_x0000_i3463" type="#_x0000_t75" style="width:71.3pt;height:31.25pt" o:ole="">
                  <v:imagedata r:id="rId181" o:title=""/>
                </v:shape>
                <o:OLEObject Type="Embed" ProgID="Equation.DSMT4" ShapeID="_x0000_i3463" DrawAspect="Content" ObjectID="_1685733010" r:id="rId182"/>
              </w:object>
            </w:r>
            <w:r w:rsidR="00BE5059"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bookmarkEnd w:id="45"/>
          <w:bookmarkEnd w:id="51"/>
          <w:p w14:paraId="2CA113A1" w14:textId="77777777" w:rsidR="00BE5059" w:rsidRPr="00206EEF" w:rsidRDefault="00BE5059" w:rsidP="004F3CE1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3A7ACB60" w14:textId="77777777" w:rsidR="00BE5059" w:rsidRPr="00103A24" w:rsidRDefault="00BE5059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</w:tbl>
    <w:p w14:paraId="105711DF" w14:textId="77777777" w:rsidR="00BE5059" w:rsidRPr="00951817" w:rsidRDefault="00BE5059" w:rsidP="00951817">
      <w:pPr>
        <w:spacing w:line="240" w:lineRule="auto"/>
        <w:ind w:left="426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5A042CBF" w14:textId="745F3884" w:rsidR="00D10590" w:rsidRPr="00951817" w:rsidRDefault="00447733" w:rsidP="00951817">
      <w:pPr>
        <w:spacing w:line="240" w:lineRule="auto"/>
        <w:ind w:left="426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951817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40815F9" wp14:editId="67FDBDA9">
                <wp:extent cx="6547104" cy="1771650"/>
                <wp:effectExtent l="0" t="19050" r="25400" b="19050"/>
                <wp:docPr id="498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7104" cy="1771650"/>
                          <a:chOff x="0" y="0"/>
                          <a:chExt cx="6547104" cy="1721462"/>
                        </a:xfrm>
                      </wpg:grpSpPr>
                      <wps:wsp>
                        <wps:cNvPr id="499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0" y="261136"/>
                            <a:ext cx="6547104" cy="1460326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EFFF7"/>
                              </a:gs>
                              <a:gs pos="98000">
                                <a:srgbClr val="EFFFFF"/>
                              </a:gs>
                              <a:gs pos="99001">
                                <a:srgbClr val="FFFFFB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8A1B1F" w14:textId="77777777" w:rsidR="00447733" w:rsidRDefault="00447733" w:rsidP="00447733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ambria Math" w:eastAsia="Times New Roman" w:hAnsi="Cambria Math" w:cs="Cambria Math"/>
                                  <w:b/>
                                  <w:bCs/>
                                  <w:color w:val="0000CC"/>
                                  <w:kern w:val="24"/>
                                </w:rPr>
                              </w:pPr>
                            </w:p>
                            <w:p w14:paraId="160A0F36" w14:textId="77777777" w:rsidR="004B5556" w:rsidRPr="004E4A10" w:rsidRDefault="004B5556" w:rsidP="004B5556">
                              <w:pPr>
                                <w:kinsoku w:val="0"/>
                                <w:overflowPunct w:val="0"/>
                                <w:ind w:firstLine="288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mbria Math" w:eastAsia="Times New Roman" w:hAnsi="Cambria Math" w:cs="Cambria Math"/>
                                  <w:b/>
                                  <w:bCs/>
                                  <w:color w:val="0000CC"/>
                                  <w:kern w:val="24"/>
                                </w:rPr>
                                <w:t>◈</w:t>
                              </w:r>
                              <w:r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</w:rPr>
                                <w:t>-</w:t>
                              </w:r>
                              <w:r w:rsidRPr="004E4A10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</w:rPr>
                                <w:t xml:space="preserve">Phương pháp: </w:t>
                              </w:r>
                            </w:p>
                            <w:p w14:paraId="0D455C83" w14:textId="4CE93AAD" w:rsidR="004B5556" w:rsidRPr="004451A0" w:rsidRDefault="004B5556" w:rsidP="00D62C9A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4451A0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>Đặt t = sinx (cosx, tanx, cotx)</w:t>
                              </w:r>
                            </w:p>
                            <w:p w14:paraId="38FAC63D" w14:textId="62E70F27" w:rsidR="004B5556" w:rsidRPr="004451A0" w:rsidRDefault="004B5556" w:rsidP="00D62C9A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4451A0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>Đưa về PT: at</w:t>
                              </w:r>
                              <w:r w:rsidRPr="004451A0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  <w:vertAlign w:val="superscript"/>
                                </w:rPr>
                                <w:t>2</w:t>
                              </w:r>
                              <w:r w:rsidRPr="004451A0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 + bt + c = 0</w:t>
                              </w:r>
                              <w:r w:rsidR="004451A0" w:rsidRPr="004451A0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>, giải tìm t thỏa và suy ra nghiệm theo x.</w:t>
                              </w:r>
                            </w:p>
                            <w:p w14:paraId="0793D1EE" w14:textId="0C61F269" w:rsidR="004B5556" w:rsidRPr="00E80D52" w:rsidRDefault="004B5556" w:rsidP="00D62C9A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4451A0">
                                <w:rPr>
                                  <w:rFonts w:ascii="Chu Van An" w:hAnsi="Chu Van An" w:cs="Chu Van An"/>
                                  <w:i/>
                                  <w:color w:val="0000CC"/>
                                  <w:sz w:val="24"/>
                                  <w:szCs w:val="24"/>
                                </w:rPr>
                                <w:t>Chú ý</w:t>
                              </w:r>
                              <w:r w:rsidRPr="009C1218">
                                <w:rPr>
                                  <w:rFonts w:ascii="Chu Van An" w:hAnsi="Chu Van An" w:cs="Chu Van An"/>
                                  <w:i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  <w:r w:rsidRPr="004451A0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Nếu đặt t = sinx (cosx) thì cần có điều kiện –1 </w:t>
                              </w:r>
                              <w:r w:rsidRPr="004451A0">
                                <w:rPr>
                                  <w:iCs/>
                                  <w:sz w:val="24"/>
                                  <w:szCs w:val="24"/>
                                </w:rPr>
                                <w:sym w:font="Symbol" w:char="F0A3"/>
                              </w:r>
                              <w:r w:rsidRPr="004451A0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 t </w:t>
                              </w:r>
                              <w:r w:rsidRPr="004451A0">
                                <w:rPr>
                                  <w:iCs/>
                                  <w:sz w:val="24"/>
                                  <w:szCs w:val="24"/>
                                </w:rPr>
                                <w:sym w:font="Symbol" w:char="F0A3"/>
                              </w:r>
                              <w:r w:rsidRPr="004451A0">
                                <w:rPr>
                                  <w:rFonts w:ascii="Chu Van An" w:hAnsi="Chu Van An" w:cs="Chu Van An"/>
                                  <w:iCs/>
                                  <w:sz w:val="24"/>
                                  <w:szCs w:val="24"/>
                                </w:rPr>
                                <w:t xml:space="preserve"> 1</w:t>
                              </w:r>
                            </w:p>
                            <w:p w14:paraId="249D5CD8" w14:textId="6E235FEE" w:rsidR="00E80D52" w:rsidRPr="00E80D52" w:rsidRDefault="00E80D52" w:rsidP="00D62C9A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spacing w:line="240" w:lineRule="auto"/>
                                <w:jc w:val="both"/>
                                <w:rPr>
                                  <w:rFonts w:ascii="Chu Van An" w:hAnsi="Chu Van An" w:cs="Chu Van An"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5527C6">
                                <w:rPr>
                                  <w:rFonts w:ascii="Chu Van An" w:hAnsi="Chu Van An" w:cs="Chu Van An"/>
                                  <w:b/>
                                  <w:bCs/>
                                  <w:i/>
                                  <w:color w:val="0000CC"/>
                                  <w:sz w:val="24"/>
                                  <w:szCs w:val="24"/>
                                  <w:u w:val="single"/>
                                </w:rPr>
                                <w:t>Trắc nghiệm</w:t>
                              </w:r>
                              <w:r>
                                <w:rPr>
                                  <w:rFonts w:ascii="Chu Van An" w:hAnsi="Chu Van An" w:cs="Chu Van An"/>
                                  <w:i/>
                                  <w:color w:val="0000CC"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  <w:r w:rsidR="001E236F">
                                <w:rPr>
                                  <w:rFonts w:ascii="Chu Van An" w:hAnsi="Chu Van An" w:cs="Chu Van An"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  <w:t>C</w:t>
                              </w:r>
                              <w:r w:rsidRPr="00E80D52">
                                <w:rPr>
                                  <w:rFonts w:ascii="Chu Van An" w:hAnsi="Chu Van An" w:cs="Chu Van An"/>
                                  <w:i/>
                                  <w:color w:val="C00000"/>
                                  <w:sz w:val="24"/>
                                  <w:szCs w:val="24"/>
                                </w:rPr>
                                <w:t>ó thể giải nhanh không nhất thiết đặt t.</w:t>
                              </w:r>
                            </w:p>
                            <w:p w14:paraId="1055BF6B" w14:textId="77777777" w:rsidR="00447733" w:rsidRPr="00993994" w:rsidRDefault="00447733" w:rsidP="00447733">
                              <w:pPr>
                                <w:pStyle w:val="ListParagraph"/>
                                <w:kinsoku w:val="0"/>
                                <w:overflowPunct w:val="0"/>
                                <w:spacing w:line="240" w:lineRule="auto"/>
                                <w:jc w:val="both"/>
                                <w:textAlignment w:val="baseline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color w:val="0000CC"/>
                                  <w:kern w:val="24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500" name="Group 500"/>
                        <wpg:cNvGrpSpPr/>
                        <wpg:grpSpPr>
                          <a:xfrm>
                            <a:off x="150812" y="0"/>
                            <a:ext cx="5641331" cy="571533"/>
                            <a:chOff x="150812" y="0"/>
                            <a:chExt cx="5641667" cy="571533"/>
                          </a:xfrm>
                        </wpg:grpSpPr>
                        <wpg:grpSp>
                          <wpg:cNvPr id="501" name="Group 501"/>
                          <wpg:cNvGrpSpPr/>
                          <wpg:grpSpPr>
                            <a:xfrm>
                              <a:off x="150812" y="0"/>
                              <a:ext cx="5641667" cy="485775"/>
                              <a:chOff x="150812" y="0"/>
                              <a:chExt cx="5641667" cy="485775"/>
                            </a:xfrm>
                          </wpg:grpSpPr>
                          <wpg:grpSp>
                            <wpg:cNvPr id="502" name="Group 502"/>
                            <wpg:cNvGrpSpPr/>
                            <wpg:grpSpPr>
                              <a:xfrm>
                                <a:off x="184141" y="0"/>
                                <a:ext cx="5608338" cy="485775"/>
                                <a:chOff x="184141" y="0"/>
                                <a:chExt cx="5608338" cy="485775"/>
                              </a:xfrm>
                            </wpg:grpSpPr>
                            <wps:wsp>
                              <wps:cNvPr id="503" name="Rectangle: Single Corner Snipped 503"/>
                              <wps:cNvSpPr/>
                              <wps:spPr>
                                <a:xfrm>
                                  <a:off x="184141" y="38090"/>
                                  <a:ext cx="5608338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504" name="Group 504"/>
                              <wpg:cNvGrpSpPr/>
                              <wpg:grpSpPr>
                                <a:xfrm>
                                  <a:off x="1502180" y="0"/>
                                  <a:ext cx="4160911" cy="485775"/>
                                  <a:chOff x="1502180" y="0"/>
                                  <a:chExt cx="4160911" cy="485775"/>
                                </a:xfrm>
                              </wpg:grpSpPr>
                              <wpg:grpSp>
                                <wpg:cNvPr id="505" name="Group 505"/>
                                <wpg:cNvGrpSpPr/>
                                <wpg:grpSpPr>
                                  <a:xfrm>
                                    <a:off x="1611714" y="104387"/>
                                    <a:ext cx="4051377" cy="369570"/>
                                    <a:chOff x="1611714" y="104387"/>
                                    <a:chExt cx="4051377" cy="369570"/>
                                  </a:xfrm>
                                </wpg:grpSpPr>
                                <wps:wsp>
                                  <wps:cNvPr id="506" name="Arrow: Chevron 506"/>
                                  <wps:cNvSpPr/>
                                  <wps:spPr>
                                    <a:xfrm>
                                      <a:off x="1761732" y="105161"/>
                                      <a:ext cx="3901359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3F6494E" w14:textId="77777777" w:rsidR="00447733" w:rsidRPr="00860D7E" w:rsidRDefault="00447733" w:rsidP="00447733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bCs/>
                                            <w:color w:val="0000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E54F04">
                                          <w:rPr>
                                            <w:rFonts w:ascii="Chu Van An" w:hAnsi="Chu Van An" w:cs="Chu Van An"/>
                                            <w:b/>
                                            <w:color w:val="0000CC"/>
                                          </w:rPr>
                                          <w:t xml:space="preserve">Phương trình bậc 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color w:val="0000CC"/>
                                          </w:rPr>
                                          <w:t>2</w:t>
                                        </w:r>
                                        <w:r w:rsidRPr="00E54F04">
                                          <w:rPr>
                                            <w:rFonts w:ascii="Chu Van An" w:hAnsi="Chu Van An" w:cs="Chu Van An"/>
                                            <w:b/>
                                            <w:color w:val="0000CC"/>
                                          </w:rPr>
                                          <w:t xml:space="preserve"> theo một hàm số lượng giác</w:t>
                                        </w:r>
                                      </w:p>
                                      <w:p w14:paraId="5E210477" w14:textId="77777777" w:rsidR="00447733" w:rsidRDefault="00447733" w:rsidP="00447733">
                                        <w:pPr>
                                          <w:spacing w:line="256" w:lineRule="auto"/>
                                          <w:rPr>
                                            <w:rFonts w:ascii="Chu Van An" w:eastAsia="Times New Roman" w:hAnsi="Chu Van An"/>
                                            <w:b/>
                                            <w:bCs/>
                                            <w:color w:val="0000CC"/>
                                            <w:kern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507" name="Group 507"/>
                                  <wpg:cNvGrpSpPr/>
                                  <wpg:grpSpPr>
                                    <a:xfrm>
                                      <a:off x="1611714" y="104387"/>
                                      <a:ext cx="342900" cy="369570"/>
                                      <a:chOff x="1611714" y="104387"/>
                                      <a:chExt cx="342900" cy="369570"/>
                                    </a:xfrm>
                                  </wpg:grpSpPr>
                                  <wps:wsp>
                                    <wps:cNvPr id="508" name="Freeform: Shape 508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509" name="TextBox 36"/>
                                    <wps:cNvSpPr txBox="1"/>
                                    <wps:spPr>
                                      <a:xfrm>
                                        <a:off x="1611714" y="104387"/>
                                        <a:ext cx="342900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33B5222C" w14:textId="77777777" w:rsidR="00447733" w:rsidRDefault="00447733" w:rsidP="00447733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510" name="Group 510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511" name="Freeform: Shape 511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75" name="Flowchart: Terminator 75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76" name="Flowchart: Direct Access Storage 76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113" name="Group 113"/>
                          <wpg:cNvGrpSpPr/>
                          <wpg:grpSpPr>
                            <a:xfrm>
                              <a:off x="327030" y="38100"/>
                              <a:ext cx="1197364" cy="533433"/>
                              <a:chOff x="327030" y="38100"/>
                              <a:chExt cx="1197364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114" name="Flowchart: Preparation 114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5" name="TextBox 42"/>
                            <wps:cNvSpPr txBox="1"/>
                            <wps:spPr>
                              <a:xfrm>
                                <a:off x="392757" y="43213"/>
                                <a:ext cx="1131637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46ECBCC3" w14:textId="137D1561" w:rsidR="00447733" w:rsidRDefault="00447733" w:rsidP="00447733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 Daïng </w:t>
                                  </w:r>
                                  <w:r w:rsidRPr="00B36478">
                                    <w:rPr>
                                      <w:rFonts w:ascii="Cambria Math" w:eastAsia="Times New Roman" w:hAnsi="Cambria Math" w:cs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②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40815F9" id="_x0000_s1104" style="width:515.5pt;height:139.5pt;mso-position-horizontal-relative:char;mso-position-vertical-relative:line" coordsize="65471,17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">
                <v:shape id="Rectangle: Diagonal Corners Rounded 1" o:spid="_x0000_s1105" style="position:absolute;top:2611;width:65471;height:14603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64225f #efffff;64881f #fffffb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775,0;6434925,0;6547104,104997;6547104,1446497;6532329,1460326;112179,1460326;0,1355329;0,13829;14775,0" o:connectangles="0,0,0,0,0,0,0,0,0" textboxrect="0,0,6435090,1533525"/>
                  <v:textbox>
                    <w:txbxContent>
                      <w:p w14:paraId="248A1B1F" w14:textId="77777777" w:rsidR="00447733" w:rsidRDefault="00447733" w:rsidP="00447733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ambria Math" w:eastAsia="Times New Roman" w:hAnsi="Cambria Math" w:cs="Cambria Math"/>
                            <w:b/>
                            <w:bCs/>
                            <w:color w:val="0000CC"/>
                            <w:kern w:val="24"/>
                          </w:rPr>
                        </w:pPr>
                      </w:p>
                      <w:p w14:paraId="160A0F36" w14:textId="77777777" w:rsidR="004B5556" w:rsidRPr="004E4A10" w:rsidRDefault="004B5556" w:rsidP="004B5556">
                        <w:pPr>
                          <w:kinsoku w:val="0"/>
                          <w:overflowPunct w:val="0"/>
                          <w:ind w:firstLine="288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mbria Math" w:eastAsia="Times New Roman" w:hAnsi="Cambria Math" w:cs="Cambria Math"/>
                            <w:b/>
                            <w:bCs/>
                            <w:color w:val="0000CC"/>
                            <w:kern w:val="24"/>
                          </w:rPr>
                          <w:t>◈</w:t>
                        </w:r>
                        <w:r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</w:rPr>
                          <w:t>-</w:t>
                        </w:r>
                        <w:r w:rsidRPr="004E4A10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</w:rPr>
                          <w:t xml:space="preserve">Phương pháp: </w:t>
                        </w:r>
                      </w:p>
                      <w:p w14:paraId="0D455C83" w14:textId="4CE93AAD" w:rsidR="004B5556" w:rsidRPr="004451A0" w:rsidRDefault="004B5556" w:rsidP="00D62C9A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4451A0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>Đặt t = sinx (cosx, tanx, cotx)</w:t>
                        </w:r>
                      </w:p>
                      <w:p w14:paraId="38FAC63D" w14:textId="62E70F27" w:rsidR="004B5556" w:rsidRPr="004451A0" w:rsidRDefault="004B5556" w:rsidP="00D62C9A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</w:pPr>
                        <w:r w:rsidRPr="004451A0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>Đưa về PT: at</w:t>
                        </w:r>
                        <w:r w:rsidRPr="004451A0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4451A0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 + bt + c = 0</w:t>
                        </w:r>
                        <w:r w:rsidR="004451A0" w:rsidRPr="004451A0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>, giải tìm t thỏa và suy ra nghiệm theo x.</w:t>
                        </w:r>
                      </w:p>
                      <w:p w14:paraId="0793D1EE" w14:textId="0C61F269" w:rsidR="004B5556" w:rsidRPr="00E80D52" w:rsidRDefault="004B5556" w:rsidP="00D62C9A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</w:pPr>
                        <w:r w:rsidRPr="004451A0">
                          <w:rPr>
                            <w:rFonts w:ascii="Chu Van An" w:hAnsi="Chu Van An" w:cs="Chu Van An"/>
                            <w:i/>
                            <w:color w:val="0000CC"/>
                            <w:sz w:val="24"/>
                            <w:szCs w:val="24"/>
                          </w:rPr>
                          <w:t>Chú ý</w:t>
                        </w:r>
                        <w:r w:rsidRPr="009C1218">
                          <w:rPr>
                            <w:rFonts w:ascii="Chu Van An" w:hAnsi="Chu Van An" w:cs="Chu Van An"/>
                            <w:i/>
                            <w:sz w:val="24"/>
                            <w:szCs w:val="24"/>
                          </w:rPr>
                          <w:t xml:space="preserve">: </w:t>
                        </w:r>
                        <w:r w:rsidRPr="004451A0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Nếu đặt t = sinx (cosx) thì cần có điều kiện –1 </w:t>
                        </w:r>
                        <w:r w:rsidRPr="004451A0">
                          <w:rPr>
                            <w:iCs/>
                            <w:sz w:val="24"/>
                            <w:szCs w:val="24"/>
                          </w:rPr>
                          <w:sym w:font="Symbol" w:char="F0A3"/>
                        </w:r>
                        <w:r w:rsidRPr="004451A0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 t </w:t>
                        </w:r>
                        <w:r w:rsidRPr="004451A0">
                          <w:rPr>
                            <w:iCs/>
                            <w:sz w:val="24"/>
                            <w:szCs w:val="24"/>
                          </w:rPr>
                          <w:sym w:font="Symbol" w:char="F0A3"/>
                        </w:r>
                        <w:r w:rsidRPr="004451A0">
                          <w:rPr>
                            <w:rFonts w:ascii="Chu Van An" w:hAnsi="Chu Van An" w:cs="Chu Van An"/>
                            <w:iCs/>
                            <w:sz w:val="24"/>
                            <w:szCs w:val="24"/>
                          </w:rPr>
                          <w:t xml:space="preserve"> 1</w:t>
                        </w:r>
                      </w:p>
                      <w:p w14:paraId="249D5CD8" w14:textId="6E235FEE" w:rsidR="00E80D52" w:rsidRPr="00E80D52" w:rsidRDefault="00E80D52" w:rsidP="00D62C9A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spacing w:line="240" w:lineRule="auto"/>
                          <w:jc w:val="both"/>
                          <w:rPr>
                            <w:rFonts w:ascii="Chu Van An" w:hAnsi="Chu Van An" w:cs="Chu Van An"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5527C6">
                          <w:rPr>
                            <w:rFonts w:ascii="Chu Van An" w:hAnsi="Chu Van An" w:cs="Chu Van An"/>
                            <w:b/>
                            <w:bCs/>
                            <w:i/>
                            <w:color w:val="0000CC"/>
                            <w:sz w:val="24"/>
                            <w:szCs w:val="24"/>
                            <w:u w:val="single"/>
                          </w:rPr>
                          <w:t>Trắc nghiệm</w:t>
                        </w:r>
                        <w:r>
                          <w:rPr>
                            <w:rFonts w:ascii="Chu Van An" w:hAnsi="Chu Van An" w:cs="Chu Van An"/>
                            <w:i/>
                            <w:color w:val="0000CC"/>
                            <w:sz w:val="24"/>
                            <w:szCs w:val="24"/>
                          </w:rPr>
                          <w:t xml:space="preserve">: </w:t>
                        </w:r>
                        <w:r w:rsidR="001E236F">
                          <w:rPr>
                            <w:rFonts w:ascii="Chu Van An" w:hAnsi="Chu Van An" w:cs="Chu Van An"/>
                            <w:i/>
                            <w:color w:val="C00000"/>
                            <w:sz w:val="24"/>
                            <w:szCs w:val="24"/>
                          </w:rPr>
                          <w:t>C</w:t>
                        </w:r>
                        <w:r w:rsidRPr="00E80D52">
                          <w:rPr>
                            <w:rFonts w:ascii="Chu Van An" w:hAnsi="Chu Van An" w:cs="Chu Van An"/>
                            <w:i/>
                            <w:color w:val="C00000"/>
                            <w:sz w:val="24"/>
                            <w:szCs w:val="24"/>
                          </w:rPr>
                          <w:t>ó thể giải nhanh không nhất thiết đặt t.</w:t>
                        </w:r>
                      </w:p>
                      <w:p w14:paraId="1055BF6B" w14:textId="77777777" w:rsidR="00447733" w:rsidRPr="00993994" w:rsidRDefault="00447733" w:rsidP="00447733">
                        <w:pPr>
                          <w:pStyle w:val="ListParagraph"/>
                          <w:kinsoku w:val="0"/>
                          <w:overflowPunct w:val="0"/>
                          <w:spacing w:line="240" w:lineRule="auto"/>
                          <w:jc w:val="both"/>
                          <w:textAlignment w:val="baseline"/>
                          <w:rPr>
                            <w:rFonts w:ascii="Chu Van An" w:eastAsia="Times New Roman" w:hAnsi="Chu Van An" w:cs="Chu Van An"/>
                            <w:b/>
                            <w:bCs/>
                            <w:color w:val="0000CC"/>
                            <w:kern w:val="24"/>
                          </w:rPr>
                        </w:pPr>
                      </w:p>
                    </w:txbxContent>
                  </v:textbox>
                </v:shape>
                <v:group id="Group 500" o:spid="_x0000_s1106" style="position:absolute;left:1508;width:56413;height:5715" coordorigin="1508" coordsize="56416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ZF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5ocz4QjI/S8AAAD//wMAUEsBAi0AFAAGAAgAAAAhANvh9svuAAAAhQEAABMAAAAAAAAAAAAA&#10;AAAAAAAAAFtDb250ZW50X1R5cGVzXS54bWxQSwECLQAUAAYACAAAACEAWvQsW78AAAAVAQAACwAA&#10;AAAAAAAAAAAAAAAfAQAAX3JlbHMvLnJlbHNQSwECLQAUAAYACAAAACEAUEs2RcMAAADcAAAADwAA&#10;AAAAAAAAAAAAAAAHAgAAZHJzL2Rvd25yZXYueG1sUEsFBgAAAAADAAMAtwAAAPcCAAAAAA==&#10;">
                  <v:group id="Group 501" o:spid="_x0000_s1107" style="position:absolute;left:1508;width:56416;height:4857" coordorigin="1508" coordsize="5641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PexQAAANw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">
                    <v:group id="Group 502" o:spid="_x0000_s1108" style="position:absolute;left:1841;width:56083;height:4857" coordorigin="1841" coordsize="5608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Q2p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fN4Bo8z4QjI1S8AAAD//wMAUEsBAi0AFAAGAAgAAAAhANvh9svuAAAAhQEAABMAAAAAAAAA&#10;AAAAAAAAAAAAAFtDb250ZW50X1R5cGVzXS54bWxQSwECLQAUAAYACAAAACEAWvQsW78AAAAVAQAA&#10;CwAAAAAAAAAAAAAAAAAfAQAAX3JlbHMvLnJlbHNQSwECLQAUAAYACAAAACEAz9UNqcYAAADcAAAA&#10;DwAAAAAAAAAAAAAAAAAHAgAAZHJzL2Rvd25yZXYueG1sUEsFBgAAAAADAAMAtwAAAPoCAAAAAA==&#10;">
                      <v:shape id="Rectangle: Single Corner Snipped 503" o:spid="_x0000_s1109" style="position:absolute;left:1841;top:380;width:56083;height:4476;visibility:visible;mso-wrap-style:square;v-text-anchor:middle" coordsize="560833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" path="m,l5384561,r223777,223777l5608338,447554,,447554,,xe" fillcolor="#efddf6 [663]" stroked="f" strokeweight="1.25pt">
                        <v:fill r:id="rId78" o:title="" color2="#fffff7" type="pattern"/>
                        <v:path arrowok="t" o:connecttype="custom" o:connectlocs="0,0;5384561,0;5608338,223777;5608338,447554;0,447554;0,0" o:connectangles="0,0,0,0,0,0"/>
                      </v:shape>
                      <v:group id="Group 504" o:spid="_x0000_s1110" style="position:absolute;left:15021;width:41609;height:4857" coordorigin="15021" coordsize="41609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DBG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Rz+H3TDgCcn0HAAD//wMAUEsBAi0AFAAGAAgAAAAhANvh9svuAAAAhQEAABMAAAAAAAAA&#10;AAAAAAAAAAAAAFtDb250ZW50X1R5cGVzXS54bWxQSwECLQAUAAYACAAAACEAWvQsW78AAAAVAQAA&#10;CwAAAAAAAAAAAAAAAAAfAQAAX3JlbHMvLnJlbHNQSwECLQAUAAYACAAAACEAL3AwRsYAAADcAAAA&#10;DwAAAAAAAAAAAAAAAAAHAgAAZHJzL2Rvd25yZXYueG1sUEsFBgAAAAADAAMAtwAAAPoCAAAAAA==&#10;">
                        <v:group id="Group 505" o:spid="_x0000_s1111" style="position:absolute;left:16117;top:1043;width:40513;height:3696" coordorigin="16117,1043" coordsize="4051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">
                          <v:shape id="Arrow: Chevron 506" o:spid="_x0000_s1112" type="#_x0000_t55" style="position:absolute;left:17617;top:1051;width:3901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" adj="21272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03F6494E" w14:textId="77777777" w:rsidR="00447733" w:rsidRPr="00860D7E" w:rsidRDefault="00447733" w:rsidP="00447733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 w:cs="Chu Van An"/>
                                      <w:b/>
                                      <w:bCs/>
                                      <w:color w:val="0000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E54F04">
                                    <w:rPr>
                                      <w:rFonts w:ascii="Chu Van An" w:hAnsi="Chu Van An" w:cs="Chu Van An"/>
                                      <w:b/>
                                      <w:color w:val="0000CC"/>
                                    </w:rPr>
                                    <w:t xml:space="preserve">Phương trình bậc 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color w:val="0000CC"/>
                                    </w:rPr>
                                    <w:t>2</w:t>
                                  </w:r>
                                  <w:r w:rsidRPr="00E54F04">
                                    <w:rPr>
                                      <w:rFonts w:ascii="Chu Van An" w:hAnsi="Chu Van An" w:cs="Chu Van An"/>
                                      <w:b/>
                                      <w:color w:val="0000CC"/>
                                    </w:rPr>
                                    <w:t xml:space="preserve"> theo một hàm số lượng giác</w:t>
                                  </w:r>
                                </w:p>
                                <w:p w14:paraId="5E210477" w14:textId="77777777" w:rsidR="00447733" w:rsidRDefault="00447733" w:rsidP="00447733">
                                  <w:pPr>
                                    <w:spacing w:line="256" w:lineRule="auto"/>
                                    <w:rPr>
                                      <w:rFonts w:ascii="Chu Van An" w:eastAsia="Times New Roman" w:hAnsi="Chu Van An"/>
                                      <w:b/>
                                      <w:bCs/>
                                      <w:color w:val="0000CC"/>
                                      <w:kern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group id="Group 507" o:spid="_x0000_s1113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q4x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">
                            <v:shape id="Freeform: Shape 508" o:spid="_x0000_s1114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15" type="#_x0000_t202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RpkwgAAANw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" filled="f" stroked="f">
                              <v:textbox>
                                <w:txbxContent>
                                  <w:p w14:paraId="33B5222C" w14:textId="77777777" w:rsidR="00447733" w:rsidRDefault="00447733" w:rsidP="00447733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510" o:spid="_x0000_s1116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CY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">
                          <v:shape id="Freeform: Shape 511" o:spid="_x0000_s1117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75" o:spid="_x0000_s1118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76" o:spid="_x0000_s1119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113" o:spid="_x0000_s1120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<v:shape id="Flowchart: Preparation 114" o:spid="_x0000_s1121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22" type="#_x0000_t202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" filled="f" stroked="f">
                      <v:shadow on="t" color="black" opacity="20971f" offset="0,2.2pt"/>
                      <v:textbox>
                        <w:txbxContent>
                          <w:p w14:paraId="46ECBCC3" w14:textId="137D1561" w:rsidR="00447733" w:rsidRDefault="00447733" w:rsidP="00447733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 xml:space="preserve"> Daïng </w:t>
                            </w:r>
                            <w:r w:rsidRPr="00B36478">
                              <w:rPr>
                                <w:rFonts w:ascii="Cambria Math" w:eastAsia="Times New Roman" w:hAnsi="Cambria Math" w:cs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②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14B225A" w14:textId="38773E6C" w:rsidR="00EC5D1C" w:rsidRPr="00951817" w:rsidRDefault="00EC5D1C" w:rsidP="00951817">
      <w:pPr>
        <w:spacing w:line="240" w:lineRule="auto"/>
        <w:ind w:left="426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951817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19F7981C" w14:textId="77777777" w:rsidR="000D19A6" w:rsidRPr="00951817" w:rsidRDefault="000D19A6" w:rsidP="00D62C9A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sz w:val="24"/>
          <w:szCs w:val="24"/>
          <w:lang w:val="fr-FR"/>
        </w:rPr>
        <w:t xml:space="preserve">Nghiệm của phương trình lượng giác: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2si</m:t>
        </m:r>
        <m:sSup>
          <m:sSupPr>
            <m:ctrlPr>
              <w:rPr>
                <w:rFonts w:ascii="Cambria Math" w:hAnsi="Cambria Math" w:cs="Chu Van 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Chu Van An"/>
            <w:sz w:val="24"/>
            <w:szCs w:val="24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3sin</m:t>
        </m:r>
        <m:r>
          <w:rPr>
            <w:rFonts w:ascii="Cambria Math" w:hAnsi="Cambria Math" w:cs="Chu Van An"/>
            <w:sz w:val="24"/>
            <w:szCs w:val="24"/>
          </w:rPr>
          <m:t>x+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1</m:t>
        </m:r>
        <m:r>
          <w:rPr>
            <w:rFonts w:ascii="Cambria Math" w:hAnsi="Cambria Math" w:cs="Chu Van 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0</m:t>
        </m:r>
      </m:oMath>
      <w:r w:rsidRPr="00951817">
        <w:rPr>
          <w:rFonts w:ascii="Chu Van An" w:hAnsi="Chu Van An" w:cs="Chu Van An"/>
          <w:sz w:val="24"/>
          <w:szCs w:val="24"/>
          <w:lang w:val="fr-FR"/>
        </w:rPr>
        <w:t xml:space="preserve"> thỏa điều kiện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0</m:t>
        </m:r>
        <m:r>
          <w:rPr>
            <w:rFonts w:ascii="Cambria Math" w:hAnsi="Cambria Math" w:cs="Chu Van An"/>
            <w:sz w:val="24"/>
            <w:szCs w:val="24"/>
          </w:rPr>
          <m:t>≤x&lt;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den>
        </m:f>
      </m:oMath>
      <w:r w:rsidRPr="00951817">
        <w:rPr>
          <w:rFonts w:ascii="Chu Van An" w:hAnsi="Chu Van An" w:cs="Chu Van An"/>
          <w:sz w:val="24"/>
          <w:szCs w:val="24"/>
          <w:lang w:val="fr-FR"/>
        </w:rPr>
        <w:t xml:space="preserve"> là</w:t>
      </w:r>
    </w:p>
    <w:p w14:paraId="4A932909" w14:textId="06FE0E41" w:rsidR="000D19A6" w:rsidRPr="00951817" w:rsidRDefault="002B665F" w:rsidP="00951817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bCs/>
          <w:color w:val="0033CC"/>
          <w:sz w:val="24"/>
          <w:szCs w:val="24"/>
        </w:rPr>
        <w:t>A.</w:t>
      </w:r>
      <w:r w:rsidR="000D19A6" w:rsidRPr="00951817">
        <w:rPr>
          <w:rFonts w:ascii="Chu Van An" w:hAnsi="Chu Van An" w:cs="Chu Van An"/>
          <w:sz w:val="24"/>
          <w:szCs w:val="24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6</m:t>
            </m:r>
          </m:den>
        </m:f>
      </m:oMath>
      <w:r w:rsidR="000D19A6" w:rsidRPr="00951817">
        <w:rPr>
          <w:rFonts w:ascii="Chu Van An" w:hAnsi="Chu Van An" w:cs="Chu Van An"/>
          <w:sz w:val="24"/>
          <w:szCs w:val="24"/>
        </w:rPr>
        <w:t>.</w:t>
      </w:r>
      <w:r w:rsidR="000D19A6"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b/>
          <w:bCs/>
          <w:color w:val="0033CC"/>
          <w:sz w:val="24"/>
          <w:szCs w:val="24"/>
        </w:rPr>
        <w:t>B.</w:t>
      </w:r>
      <w:r w:rsidR="000D19A6" w:rsidRPr="00951817">
        <w:rPr>
          <w:rFonts w:ascii="Chu Van An" w:hAnsi="Chu Van An" w:cs="Chu Van An"/>
          <w:sz w:val="24"/>
          <w:szCs w:val="24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den>
        </m:f>
      </m:oMath>
      <w:r w:rsidR="000D19A6" w:rsidRPr="00951817">
        <w:rPr>
          <w:rFonts w:ascii="Chu Van An" w:hAnsi="Chu Van An" w:cs="Chu Van An"/>
          <w:sz w:val="24"/>
          <w:szCs w:val="24"/>
        </w:rPr>
        <w:t>.</w:t>
      </w:r>
      <w:r w:rsidR="000D19A6"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b/>
          <w:bCs/>
          <w:color w:val="0033CC"/>
          <w:sz w:val="24"/>
          <w:szCs w:val="24"/>
        </w:rPr>
        <w:t>C.</w:t>
      </w:r>
      <w:r w:rsidR="000D19A6" w:rsidRPr="00951817">
        <w:rPr>
          <w:rFonts w:ascii="Chu Van An" w:hAnsi="Chu Van An" w:cs="Chu Van An"/>
          <w:sz w:val="24"/>
          <w:szCs w:val="24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3</m:t>
            </m:r>
          </m:den>
        </m:f>
      </m:oMath>
      <w:r w:rsidR="000D19A6"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b/>
          <w:bCs/>
          <w:color w:val="0033CC"/>
          <w:sz w:val="24"/>
          <w:szCs w:val="24"/>
        </w:rPr>
        <w:t>D.</w:t>
      </w:r>
      <w:r w:rsidR="000D19A6" w:rsidRPr="00951817">
        <w:rPr>
          <w:rFonts w:ascii="Chu Van An" w:hAnsi="Chu Van An" w:cs="Chu Van An"/>
          <w:sz w:val="24"/>
          <w:szCs w:val="24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5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6</m:t>
            </m:r>
          </m:den>
        </m:f>
      </m:oMath>
      <w:r w:rsidR="000D19A6" w:rsidRPr="00951817">
        <w:rPr>
          <w:rFonts w:ascii="Chu Van An" w:hAnsi="Chu Van An" w:cs="Chu Van An"/>
          <w:sz w:val="24"/>
          <w:szCs w:val="24"/>
        </w:rPr>
        <w:t>.</w:t>
      </w:r>
    </w:p>
    <w:p w14:paraId="0A9A2753" w14:textId="1731E17E" w:rsidR="000D19A6" w:rsidRPr="00951817" w:rsidRDefault="00741FA6" w:rsidP="00951817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56E34197" w14:textId="77777777" w:rsidR="000D19A6" w:rsidRPr="00951817" w:rsidRDefault="000D19A6" w:rsidP="00951817">
      <w:pPr>
        <w:spacing w:line="240" w:lineRule="auto"/>
        <w:ind w:left="992"/>
        <w:contextualSpacing/>
        <w:jc w:val="both"/>
        <w:rPr>
          <w:rFonts w:ascii="Chu Van An" w:hAnsi="Chu Van An" w:cs="Chu Van An"/>
          <w:bCs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2si</m:t>
          </m:r>
          <m:sSup>
            <m:sSupPr>
              <m:ctrlPr>
                <w:rPr>
                  <w:rFonts w:ascii="Cambria Math" w:hAnsi="Cambria Math" w:cs="Chu Van An"/>
                  <w:bCs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Chu Van An"/>
                  <w:sz w:val="24"/>
                  <w:szCs w:val="24"/>
                </w:rPr>
                <m:t>n</m:t>
              </m:r>
            </m:e>
            <m:sup>
              <m:r>
                <m:rPr>
                  <m:sty m:val="p"/>
                </m:rPr>
                <w:rPr>
                  <w:rFonts w:ascii="Cambria Math" w:hAnsi="Cambria Math" w:cs="Chu Van 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Chu Van An"/>
              <w:sz w:val="24"/>
              <w:szCs w:val="24"/>
            </w:rPr>
            <m:t>x-</m:t>
          </m:r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3sin</m:t>
          </m:r>
          <m:r>
            <w:rPr>
              <w:rFonts w:ascii="Cambria Math" w:hAnsi="Cambria Math" w:cs="Chu Van An"/>
              <w:sz w:val="24"/>
              <w:szCs w:val="24"/>
            </w:rPr>
            <m:t>x+</m:t>
          </m:r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1</m:t>
          </m:r>
          <m:r>
            <w:rPr>
              <w:rFonts w:ascii="Cambria Math" w:hAnsi="Cambria Math" w:cs="Chu Van 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0</m:t>
          </m:r>
          <m:r>
            <w:rPr>
              <w:rFonts w:ascii="Cambria Math" w:hAnsi="Cambria Math" w:cs="Chu Van An"/>
              <w:sz w:val="24"/>
              <w:szCs w:val="24"/>
            </w:rPr>
            <m:t>⇔</m:t>
          </m:r>
          <m:d>
            <m:dPr>
              <m:begChr m:val="["/>
              <m:endChr m:val=""/>
              <m:ctrlPr>
                <w:rPr>
                  <w:rFonts w:ascii="Cambria Math" w:hAnsi="Cambria Math" w:cs="Chu Van An"/>
                  <w:bCs/>
                  <w:sz w:val="24"/>
                  <w:szCs w:val="24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 w:cs="Chu Van An"/>
                      <w:bCs/>
                      <w:sz w:val="24"/>
                      <w:szCs w:val="24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Chu Van An"/>
                        <w:sz w:val="24"/>
                        <w:szCs w:val="24"/>
                      </w:rPr>
                      <m:t>sin</m:t>
                    </m:r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x=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hu Van An"/>
                        <w:sz w:val="24"/>
                        <w:szCs w:val="24"/>
                      </w:rPr>
                      <m:t>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Chu Van An"/>
                        <w:sz w:val="24"/>
                        <w:szCs w:val="24"/>
                      </w:rPr>
                      <m:t>sin</m:t>
                    </m:r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x=</m:t>
                    </m:r>
                    <m:f>
                      <m:fPr>
                        <m:ctrlPr>
                          <w:rPr>
                            <w:rFonts w:ascii="Cambria Math" w:hAnsi="Cambria Math" w:cs="Chu Van An"/>
                            <w:bCs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hAnsi="Cambria Math" w:cs="Chu Van An"/>
              <w:sz w:val="24"/>
              <w:szCs w:val="24"/>
            </w:rPr>
            <m:t>⇔</m:t>
          </m:r>
          <m:d>
            <m:dPr>
              <m:begChr m:val="["/>
              <m:endChr m:val=""/>
              <m:ctrlPr>
                <w:rPr>
                  <w:rFonts w:ascii="Cambria Math" w:hAnsi="Cambria Math" w:cs="Chu Van An"/>
                  <w:bCs/>
                  <w:sz w:val="24"/>
                  <w:szCs w:val="24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 w:cs="Chu Van An"/>
                      <w:bCs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x=</m:t>
                    </m:r>
                    <m:f>
                      <m:fPr>
                        <m:ctrlPr>
                          <w:rPr>
                            <w:rFonts w:ascii="Cambria Math" w:hAnsi="Cambria Math" w:cs="Chu Van An"/>
                            <w:bCs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+k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hu Van 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π</m:t>
                    </m:r>
                  </m:e>
                </m:mr>
                <m:mr>
                  <m:e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x=</m:t>
                    </m:r>
                    <m:f>
                      <m:fPr>
                        <m:ctrlPr>
                          <w:rPr>
                            <w:rFonts w:ascii="Cambria Math" w:hAnsi="Cambria Math" w:cs="Chu Van An"/>
                            <w:bCs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+k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hu Van 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π</m:t>
                    </m:r>
                  </m:e>
                </m:mr>
                <m:mr>
                  <m:e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x=</m:t>
                    </m:r>
                    <m:f>
                      <m:fPr>
                        <m:ctrlPr>
                          <w:rPr>
                            <w:rFonts w:ascii="Cambria Math" w:hAnsi="Cambria Math" w:cs="Chu Van An"/>
                            <w:bCs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5</m:t>
                        </m:r>
                        <m: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+k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hu Van 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π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;</m:t>
          </m:r>
          <m:r>
            <w:rPr>
              <w:rFonts w:ascii="Cambria Math" w:hAnsi="Cambria Math" w:cs="Chu Van An"/>
              <w:sz w:val="24"/>
              <w:szCs w:val="24"/>
            </w:rPr>
            <m:t>k</m:t>
          </m:r>
          <m:r>
            <m:rPr>
              <m:scr m:val="double-struck"/>
            </m:rPr>
            <w:rPr>
              <w:rFonts w:ascii="Cambria Math" w:hAnsi="Cambria Math" w:cs="Chu Van An"/>
              <w:sz w:val="24"/>
              <w:szCs w:val="24"/>
            </w:rPr>
            <m:t>∈Z</m:t>
          </m:r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.</m:t>
          </m:r>
        </m:oMath>
      </m:oMathPara>
    </w:p>
    <w:p w14:paraId="67581EA9" w14:textId="77777777" w:rsidR="000D19A6" w:rsidRPr="00951817" w:rsidRDefault="000D19A6" w:rsidP="00951817">
      <w:pPr>
        <w:spacing w:line="240" w:lineRule="auto"/>
        <w:ind w:left="992"/>
        <w:contextualSpacing/>
        <w:jc w:val="both"/>
        <w:rPr>
          <w:rFonts w:ascii="Chu Van An" w:hAnsi="Chu Van An" w:cs="Chu Van An"/>
          <w:bCs/>
          <w:sz w:val="24"/>
          <w:szCs w:val="24"/>
        </w:rPr>
      </w:pPr>
      <w:r w:rsidRPr="00951817">
        <w:rPr>
          <w:rFonts w:ascii="Chu Van An" w:hAnsi="Chu Van An" w:cs="Chu Van An"/>
          <w:bCs/>
          <w:sz w:val="24"/>
          <w:szCs w:val="24"/>
        </w:rPr>
        <w:t xml:space="preserve">Vì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0</m:t>
        </m:r>
        <m:r>
          <w:rPr>
            <w:rFonts w:ascii="Cambria Math" w:hAnsi="Cambria Math" w:cs="Chu Van An"/>
            <w:sz w:val="24"/>
            <w:szCs w:val="24"/>
          </w:rPr>
          <m:t>≤x&lt;</m:t>
        </m:r>
        <m:f>
          <m:fPr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den>
        </m:f>
      </m:oMath>
      <w:r w:rsidRPr="00951817">
        <w:rPr>
          <w:rFonts w:ascii="Chu Van An" w:hAnsi="Chu Van An" w:cs="Chu Van An"/>
          <w:bCs/>
          <w:sz w:val="24"/>
          <w:szCs w:val="24"/>
        </w:rPr>
        <w:t xml:space="preserve"> nên chỉ có nghiệm </w:t>
      </w:r>
      <m:oMath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6</m:t>
            </m:r>
          </m:den>
        </m:f>
      </m:oMath>
      <w:r w:rsidRPr="00951817">
        <w:rPr>
          <w:rFonts w:ascii="Chu Van An" w:hAnsi="Chu Van An" w:cs="Chu Van An"/>
          <w:bCs/>
          <w:sz w:val="24"/>
          <w:szCs w:val="24"/>
        </w:rPr>
        <w:t>.</w:t>
      </w:r>
    </w:p>
    <w:p w14:paraId="3A9D2D4F" w14:textId="77777777" w:rsidR="000D19A6" w:rsidRPr="00951817" w:rsidRDefault="000D19A6" w:rsidP="00D62C9A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w:r w:rsidRPr="00951817">
        <w:rPr>
          <w:rFonts w:ascii="Chu Van An" w:hAnsi="Chu Van An" w:cs="Chu Van An"/>
          <w:sz w:val="24"/>
          <w:szCs w:val="24"/>
        </w:rPr>
        <w:t xml:space="preserve">Tập nghiệm </w:t>
      </w:r>
      <m:oMath>
        <m:r>
          <w:rPr>
            <w:rFonts w:ascii="Cambria Math" w:hAnsi="Cambria Math" w:cs="Chu Van An"/>
            <w:sz w:val="24"/>
            <w:szCs w:val="24"/>
          </w:rPr>
          <m:t>S</m:t>
        </m:r>
      </m:oMath>
      <w:r w:rsidRPr="00951817">
        <w:rPr>
          <w:rFonts w:ascii="Chu Van An" w:hAnsi="Chu Van An" w:cs="Chu Van An"/>
          <w:sz w:val="24"/>
          <w:szCs w:val="24"/>
        </w:rPr>
        <w:t xml:space="preserve"> của phương trình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</m:t>
        </m:r>
        <m:sSup>
          <m:sSupPr>
            <m:ctrlPr>
              <w:rPr>
                <w:rFonts w:ascii="Cambria Math" w:hAnsi="Cambria Math" w:cs="Chu Van 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Chu Van An"/>
            <w:sz w:val="24"/>
            <w:szCs w:val="24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3cos</m:t>
        </m:r>
        <m:r>
          <w:rPr>
            <w:rFonts w:ascii="Cambria Math" w:hAnsi="Cambria Math" w:cs="Chu Van An"/>
            <w:sz w:val="24"/>
            <w:szCs w:val="24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0</m:t>
        </m:r>
      </m:oMath>
      <w:r w:rsidRPr="00951817">
        <w:rPr>
          <w:rFonts w:ascii="Chu Van An" w:hAnsi="Chu Van An" w:cs="Chu Van An"/>
          <w:sz w:val="24"/>
          <w:szCs w:val="24"/>
        </w:rPr>
        <w:t xml:space="preserve"> là</w:t>
      </w:r>
    </w:p>
    <w:p w14:paraId="3AE00977" w14:textId="5D78797E" w:rsidR="000D19A6" w:rsidRPr="00951817" w:rsidRDefault="002B665F" w:rsidP="0095181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</w:rPr>
        <w:t>A.</w:t>
      </w:r>
      <w:r w:rsidR="000D19A6" w:rsidRPr="0095181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2</m:t>
                </m:r>
              </m:den>
            </m:f>
          </m:e>
        </m:d>
      </m:oMath>
      <w:r w:rsidR="000D19A6" w:rsidRPr="00951817">
        <w:rPr>
          <w:rFonts w:ascii="Chu Van An" w:hAnsi="Chu Van An" w:cs="Chu Van An"/>
          <w:sz w:val="24"/>
          <w:szCs w:val="24"/>
        </w:rPr>
        <w:t>.</w:t>
      </w:r>
      <w:r w:rsidR="000D19A6"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</w:rPr>
        <w:t>B.</w:t>
      </w:r>
      <w:r w:rsidR="000D19A6" w:rsidRPr="0095181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</w:rPr>
              <m:t>+k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,</m:t>
            </m:r>
            <m:r>
              <w:rPr>
                <w:rFonts w:ascii="Cambria Math" w:hAnsi="Cambria Math" w:cs="Chu Van An"/>
                <w:sz w:val="24"/>
                <w:szCs w:val="24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sz w:val="24"/>
                <w:szCs w:val="24"/>
              </w:rPr>
              <m:t>∈Z</m:t>
            </m:r>
          </m:e>
        </m:d>
      </m:oMath>
      <w:r w:rsidR="000D19A6" w:rsidRPr="00951817">
        <w:rPr>
          <w:rFonts w:ascii="Chu Van An" w:hAnsi="Chu Van An" w:cs="Chu Van An"/>
          <w:sz w:val="24"/>
          <w:szCs w:val="24"/>
        </w:rPr>
        <w:t>.</w:t>
      </w:r>
    </w:p>
    <w:p w14:paraId="3FD7E4EF" w14:textId="49A38E4F" w:rsidR="000D19A6" w:rsidRPr="00951817" w:rsidRDefault="002B665F" w:rsidP="0095181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</w:rPr>
        <w:t>C.</w:t>
      </w:r>
      <w:r w:rsidR="000D19A6" w:rsidRPr="0095181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2</m:t>
                </m:r>
              </m:den>
            </m:f>
          </m:e>
        </m:d>
      </m:oMath>
      <w:r w:rsidR="000D19A6" w:rsidRPr="00951817">
        <w:rPr>
          <w:rFonts w:ascii="Chu Van An" w:hAnsi="Chu Van An" w:cs="Chu Van An"/>
          <w:sz w:val="24"/>
          <w:szCs w:val="24"/>
        </w:rPr>
        <w:t>.</w:t>
      </w:r>
      <w:r w:rsidR="000D19A6"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</w:rPr>
        <w:t>D.</w:t>
      </w:r>
      <w:r w:rsidR="000D19A6" w:rsidRPr="0095181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</w:rPr>
              <m:t>+kπ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,</m:t>
            </m:r>
            <m:r>
              <w:rPr>
                <w:rFonts w:ascii="Cambria Math" w:hAnsi="Cambria Math" w:cs="Chu Van An"/>
                <w:sz w:val="24"/>
                <w:szCs w:val="24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sz w:val="24"/>
                <w:szCs w:val="24"/>
              </w:rPr>
              <m:t>∈Z</m:t>
            </m:r>
          </m:e>
        </m:d>
      </m:oMath>
      <w:r w:rsidR="000D19A6" w:rsidRPr="00951817">
        <w:rPr>
          <w:rFonts w:ascii="Chu Van An" w:hAnsi="Chu Van An" w:cs="Chu Van An"/>
          <w:sz w:val="24"/>
          <w:szCs w:val="24"/>
        </w:rPr>
        <w:t>.</w:t>
      </w:r>
    </w:p>
    <w:p w14:paraId="58768255" w14:textId="115E0B9C" w:rsidR="000D19A6" w:rsidRPr="00951817" w:rsidRDefault="00741FA6" w:rsidP="00951817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5572EB17" w14:textId="77777777" w:rsidR="000D19A6" w:rsidRPr="00951817" w:rsidRDefault="000D19A6" w:rsidP="00951817">
      <w:pPr>
        <w:spacing w:line="240" w:lineRule="auto"/>
        <w:ind w:left="992"/>
        <w:rPr>
          <w:rFonts w:ascii="Chu Van An" w:hAnsi="Chu Van An" w:cs="Chu Van An"/>
          <w:b/>
          <w:color w:val="0000FF"/>
          <w:sz w:val="24"/>
          <w:szCs w:val="24"/>
        </w:rPr>
      </w:pPr>
      <w:r w:rsidRPr="00951817">
        <w:rPr>
          <w:rFonts w:ascii="Chu Van An" w:hAnsi="Chu Van An" w:cs="Chu Van An"/>
          <w:b/>
          <w:color w:val="0000FF"/>
          <w:sz w:val="24"/>
          <w:szCs w:val="24"/>
        </w:rPr>
        <w:t>Chọn D</w:t>
      </w:r>
    </w:p>
    <w:p w14:paraId="34B1C6FE" w14:textId="77777777" w:rsidR="000D19A6" w:rsidRPr="00951817" w:rsidRDefault="000D19A6" w:rsidP="00951817">
      <w:pPr>
        <w:spacing w:line="240" w:lineRule="auto"/>
        <w:ind w:left="992"/>
        <w:contextualSpacing/>
        <w:jc w:val="both"/>
        <w:rPr>
          <w:rFonts w:ascii="Chu Van An" w:hAnsi="Chu Van An" w:cs="Chu Van An"/>
          <w:b/>
          <w:color w:val="0000FF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</m:t>
        </m:r>
        <m:sSup>
          <m:sSupPr>
            <m:ctrlPr>
              <w:rPr>
                <w:rFonts w:ascii="Cambria Math" w:hAnsi="Cambria Math" w:cs="Chu Van 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Chu Van An"/>
            <w:sz w:val="24"/>
            <w:szCs w:val="24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3cos</m:t>
        </m:r>
        <m:r>
          <w:rPr>
            <w:rFonts w:ascii="Cambria Math" w:hAnsi="Cambria Math" w:cs="Chu Van An"/>
            <w:sz w:val="24"/>
            <w:szCs w:val="24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0</m:t>
        </m:r>
        <m:r>
          <w:rPr>
            <w:rFonts w:ascii="Cambria Math" w:hAnsi="Cambria Math" w:cs="Chu Van An"/>
            <w:sz w:val="24"/>
            <w:szCs w:val="24"/>
          </w:rPr>
          <m:t>⇔</m:t>
        </m:r>
        <m:d>
          <m:dPr>
            <m:begChr m:val="["/>
            <m:endChr m:val="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cos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cos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3(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)</m:t>
                  </m:r>
                </m:e>
              </m:mr>
            </m:m>
          </m:e>
        </m:d>
        <m:r>
          <w:rPr>
            <w:rFonts w:ascii="Cambria Math" w:hAnsi="Cambria Math" w:cs="Chu Van An"/>
            <w:sz w:val="24"/>
            <w:szCs w:val="24"/>
          </w:rPr>
          <m:t>⇔x=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Chu Van An"/>
            <w:sz w:val="24"/>
            <w:szCs w:val="24"/>
          </w:rPr>
          <m:t>+kπ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,</m:t>
        </m:r>
        <m:r>
          <w:rPr>
            <w:rFonts w:ascii="Cambria Math" w:hAnsi="Cambria Math" w:cs="Chu Van An"/>
            <w:sz w:val="24"/>
            <w:szCs w:val="24"/>
          </w:rPr>
          <m:t>k</m:t>
        </m:r>
        <m:r>
          <m:rPr>
            <m:scr m:val="double-struck"/>
          </m:rPr>
          <w:rPr>
            <w:rFonts w:ascii="Cambria Math" w:hAnsi="Cambria Math" w:cs="Chu Van An"/>
            <w:sz w:val="24"/>
            <w:szCs w:val="24"/>
          </w:rPr>
          <m:t>∈Z</m:t>
        </m:r>
      </m:oMath>
      <w:r w:rsidRPr="00951817">
        <w:rPr>
          <w:rFonts w:ascii="Chu Van An" w:hAnsi="Chu Van An" w:cs="Chu Van An"/>
          <w:sz w:val="24"/>
          <w:szCs w:val="24"/>
        </w:rPr>
        <w:t>.</w:t>
      </w:r>
    </w:p>
    <w:p w14:paraId="232BDEDC" w14:textId="77777777" w:rsidR="000D19A6" w:rsidRPr="00951817" w:rsidRDefault="000D19A6" w:rsidP="00D62C9A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951817">
        <w:rPr>
          <w:rFonts w:ascii="Chu Van An" w:hAnsi="Chu Van An" w:cs="Chu Van An"/>
          <w:sz w:val="24"/>
          <w:szCs w:val="24"/>
          <w:lang w:val="fr-FR"/>
        </w:rPr>
        <w:t xml:space="preserve">Tập nghiệm của phương trình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</m:t>
        </m:r>
        <m:sSup>
          <m:sSupPr>
            <m:ctrlPr>
              <w:rPr>
                <w:rFonts w:ascii="Cambria Math" w:hAnsi="Cambria Math" w:cs="Chu Van 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Chu Van An"/>
            <w:sz w:val="24"/>
            <w:szCs w:val="24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5sin</m:t>
        </m:r>
        <m:r>
          <w:rPr>
            <w:rFonts w:ascii="Cambria Math" w:hAnsi="Cambria Math" w:cs="Chu Van An"/>
            <w:sz w:val="24"/>
            <w:szCs w:val="24"/>
          </w:rPr>
          <m:t>x+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4</m:t>
        </m:r>
        <m:r>
          <w:rPr>
            <w:rFonts w:ascii="Cambria Math" w:hAnsi="Cambria Math" w:cs="Chu Van 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0</m:t>
        </m:r>
      </m:oMath>
      <w:r w:rsidRPr="00951817">
        <w:rPr>
          <w:rFonts w:ascii="Chu Van An" w:hAnsi="Chu Van An" w:cs="Chu Van An"/>
          <w:sz w:val="24"/>
          <w:szCs w:val="24"/>
          <w:lang w:val="fr-FR"/>
        </w:rPr>
        <w:t xml:space="preserve"> là</w:t>
      </w:r>
    </w:p>
    <w:p w14:paraId="65115691" w14:textId="4647D863" w:rsidR="000D19A6" w:rsidRPr="00951817" w:rsidRDefault="002B665F" w:rsidP="0095181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bCs/>
          <w:sz w:val="24"/>
          <w:szCs w:val="24"/>
          <w:lang w:val="fr-FR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  <w:lang w:val="fr-FR"/>
        </w:rPr>
        <w:t>A.</w:t>
      </w:r>
      <w:r w:rsidR="000D19A6" w:rsidRPr="00951817">
        <w:rPr>
          <w:rFonts w:ascii="Chu Van An" w:hAnsi="Chu Van An" w:cs="Chu Van An"/>
          <w:b/>
          <w:color w:val="0000CC"/>
          <w:sz w:val="24"/>
          <w:szCs w:val="24"/>
          <w:lang w:val="fr-FR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  <w:lang w:val="fr-FR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  <w:lang w:val="fr-FR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  <w:lang w:val="fr-FR"/>
                  </w:rPr>
                  <m:t>2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+k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,</m:t>
            </m:r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∈Z</m:t>
            </m:r>
          </m:e>
        </m:d>
      </m:oMath>
      <w:r w:rsidR="000D19A6" w:rsidRPr="00951817">
        <w:rPr>
          <w:rFonts w:ascii="Chu Van An" w:hAnsi="Chu Van An" w:cs="Chu Van An"/>
          <w:bCs/>
          <w:sz w:val="24"/>
          <w:szCs w:val="24"/>
          <w:lang w:val="fr-FR"/>
        </w:rPr>
        <w:t>.</w:t>
      </w:r>
      <w:r w:rsidR="000D19A6" w:rsidRPr="00951817">
        <w:rPr>
          <w:rFonts w:ascii="Chu Van An" w:hAnsi="Chu Van An" w:cs="Chu Van An"/>
          <w:bCs/>
          <w:sz w:val="24"/>
          <w:szCs w:val="24"/>
          <w:lang w:val="fr-FR"/>
        </w:rPr>
        <w:tab/>
      </w:r>
      <w:r w:rsidR="00E80D52" w:rsidRPr="00951817">
        <w:rPr>
          <w:rFonts w:ascii="Chu Van An" w:hAnsi="Chu Van An" w:cs="Chu Van An"/>
          <w:bCs/>
          <w:sz w:val="24"/>
          <w:szCs w:val="24"/>
          <w:lang w:val="fr-FR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fr-FR"/>
        </w:rPr>
        <w:t>B.</w:t>
      </w:r>
      <w:r w:rsidR="000D19A6" w:rsidRPr="00951817">
        <w:rPr>
          <w:rFonts w:ascii="Chu Van An" w:hAnsi="Chu Van An" w:cs="Chu Van An"/>
          <w:b/>
          <w:color w:val="0000CC"/>
          <w:sz w:val="24"/>
          <w:szCs w:val="24"/>
          <w:lang w:val="fr-FR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  <w:lang w:val="fr-FR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k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,</m:t>
            </m:r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∈Z</m:t>
            </m:r>
          </m:e>
        </m:d>
      </m:oMath>
      <w:r w:rsidR="000D19A6" w:rsidRPr="00951817">
        <w:rPr>
          <w:rFonts w:ascii="Chu Van An" w:hAnsi="Chu Van An" w:cs="Chu Van An"/>
          <w:bCs/>
          <w:sz w:val="24"/>
          <w:szCs w:val="24"/>
          <w:lang w:val="fr-FR"/>
        </w:rPr>
        <w:t>.</w:t>
      </w:r>
    </w:p>
    <w:p w14:paraId="6532DECD" w14:textId="3CD9852D" w:rsidR="000D19A6" w:rsidRPr="00951817" w:rsidRDefault="002B665F" w:rsidP="0095181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bCs/>
          <w:sz w:val="24"/>
          <w:szCs w:val="24"/>
          <w:lang w:val="fr-FR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  <w:lang w:val="fr-FR"/>
        </w:rPr>
        <w:t>C.</w:t>
      </w:r>
      <w:r w:rsidR="000D19A6" w:rsidRPr="00951817">
        <w:rPr>
          <w:rFonts w:ascii="Chu Van An" w:hAnsi="Chu Van An" w:cs="Chu Van An"/>
          <w:bCs/>
          <w:sz w:val="24"/>
          <w:szCs w:val="24"/>
          <w:lang w:val="fr-FR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  <w:lang w:val="fr-FR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kπ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,</m:t>
            </m:r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∈Z</m:t>
            </m:r>
          </m:e>
        </m:d>
      </m:oMath>
      <w:r w:rsidR="000D19A6" w:rsidRPr="00951817">
        <w:rPr>
          <w:rFonts w:ascii="Chu Van An" w:hAnsi="Chu Van An" w:cs="Chu Van An"/>
          <w:bCs/>
          <w:sz w:val="24"/>
          <w:szCs w:val="24"/>
          <w:lang w:val="fr-FR"/>
        </w:rPr>
        <w:t>.</w:t>
      </w:r>
      <w:r w:rsidR="000D19A6" w:rsidRPr="00951817">
        <w:rPr>
          <w:rFonts w:ascii="Chu Van An" w:hAnsi="Chu Van An" w:cs="Chu Van An"/>
          <w:bCs/>
          <w:sz w:val="24"/>
          <w:szCs w:val="24"/>
          <w:lang w:val="fr-FR"/>
        </w:rPr>
        <w:tab/>
      </w:r>
      <w:r w:rsidR="000D19A6" w:rsidRPr="00951817">
        <w:rPr>
          <w:rFonts w:ascii="Chu Van An" w:hAnsi="Chu Van An" w:cs="Chu Van An"/>
          <w:bCs/>
          <w:sz w:val="24"/>
          <w:szCs w:val="24"/>
          <w:lang w:val="fr-FR"/>
        </w:rPr>
        <w:tab/>
      </w:r>
      <w:r w:rsidR="00E80D52" w:rsidRPr="00951817">
        <w:rPr>
          <w:rFonts w:ascii="Chu Van An" w:hAnsi="Chu Van An" w:cs="Chu Van An"/>
          <w:b/>
          <w:color w:val="0033CC"/>
          <w:sz w:val="24"/>
          <w:szCs w:val="24"/>
        </w:rPr>
        <w:t>D.</w:t>
      </w:r>
      <w:r w:rsidR="000D19A6" w:rsidRPr="00951817">
        <w:rPr>
          <w:rFonts w:ascii="Chu Van An" w:hAnsi="Chu Van An" w:cs="Chu Van An"/>
          <w:bCs/>
          <w:sz w:val="24"/>
          <w:szCs w:val="24"/>
          <w:lang w:val="fr-FR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  <w:lang w:val="fr-FR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  <w:lang w:val="fr-FR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  <w:lang w:val="fr-FR"/>
                  </w:rPr>
                  <m:t>2</m:t>
                </m:r>
              </m:den>
            </m:f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+kπ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,</m:t>
            </m:r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∈Z</m:t>
            </m:r>
          </m:e>
        </m:d>
      </m:oMath>
      <w:r w:rsidR="000D19A6" w:rsidRPr="00951817">
        <w:rPr>
          <w:rFonts w:ascii="Chu Van An" w:hAnsi="Chu Van An" w:cs="Chu Van An"/>
          <w:bCs/>
          <w:sz w:val="24"/>
          <w:szCs w:val="24"/>
          <w:lang w:val="fr-FR"/>
        </w:rPr>
        <w:t>.</w:t>
      </w:r>
    </w:p>
    <w:p w14:paraId="6B9A4E6A" w14:textId="1A09D43C" w:rsidR="000D19A6" w:rsidRPr="00951817" w:rsidRDefault="00741FA6" w:rsidP="00951817">
      <w:pPr>
        <w:spacing w:line="240" w:lineRule="auto"/>
        <w:ind w:left="992"/>
        <w:jc w:val="center"/>
        <w:rPr>
          <w:rFonts w:ascii="Chu Van An" w:hAnsi="Chu Van An" w:cs="Chu Van An"/>
          <w:b/>
          <w:color w:val="0000CC"/>
          <w:sz w:val="24"/>
          <w:szCs w:val="24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19BF2096" w14:textId="77777777" w:rsidR="000D19A6" w:rsidRPr="00951817" w:rsidRDefault="000D19A6" w:rsidP="00951817">
      <w:pPr>
        <w:spacing w:line="240" w:lineRule="auto"/>
        <w:ind w:left="992"/>
        <w:rPr>
          <w:rFonts w:ascii="Chu Van An" w:hAnsi="Chu Van An" w:cs="Chu Van An"/>
          <w:sz w:val="24"/>
          <w:szCs w:val="24"/>
          <w:lang w:val="fr-FR"/>
        </w:rPr>
      </w:pPr>
      <w:r w:rsidRPr="00951817">
        <w:rPr>
          <w:rFonts w:ascii="Chu Van An" w:hAnsi="Chu Van An" w:cs="Chu Van An"/>
          <w:sz w:val="24"/>
          <w:szCs w:val="24"/>
        </w:rPr>
        <w:t xml:space="preserve">Ta có: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</m:t>
        </m:r>
        <m:sSup>
          <m:sSupPr>
            <m:ctrlPr>
              <w:rPr>
                <w:rFonts w:ascii="Cambria Math" w:hAnsi="Cambria Math" w:cs="Chu Van 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Chu Van An"/>
            <w:sz w:val="24"/>
            <w:szCs w:val="24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5sin</m:t>
        </m:r>
        <m:r>
          <w:rPr>
            <w:rFonts w:ascii="Cambria Math" w:hAnsi="Cambria Math" w:cs="Chu Van An"/>
            <w:sz w:val="24"/>
            <w:szCs w:val="24"/>
          </w:rPr>
          <m:t>x+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4</m:t>
        </m:r>
        <m:r>
          <w:rPr>
            <w:rFonts w:ascii="Cambria Math" w:hAnsi="Cambria Math" w:cs="Chu Van 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0</m:t>
        </m:r>
      </m:oMath>
      <w:r w:rsidRPr="00951817">
        <w:rPr>
          <w:rFonts w:ascii="Chu Van An" w:hAnsi="Chu Van An" w:cs="Chu Van An"/>
          <w:sz w:val="24"/>
          <w:szCs w:val="24"/>
          <w:lang w:val="fr-FR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  <w:lang w:val="fr-FR"/>
          </w:rPr>
          <m:t>⇔</m:t>
        </m:r>
        <m:d>
          <m:dPr>
            <m:begChr m:val="["/>
            <m:endChr m:val="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  <w:lang w:val="fr-FR"/>
                    </w:rPr>
                    <m:t>sin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  <w:lang w:val="fr-FR"/>
                    </w:rPr>
                    <m:t>x=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  <w:lang w:val="fr-FR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  <w:lang w:val="fr-FR"/>
                    </w:rPr>
                    <m:t>sin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  <w:lang w:val="fr-FR"/>
                    </w:rPr>
                    <m:t>x=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  <w:lang w:val="fr-FR"/>
                    </w:rPr>
                    <m:t>4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  <w:lang w:val="fr-FR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  <w:lang w:val="fr-FR"/>
                    </w:rPr>
                    <m:t>(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  <w:lang w:val="fr-FR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  <w:lang w:val="fr-FR"/>
                    </w:rPr>
                    <m:t>)</m:t>
                  </m:r>
                </m:e>
              </m:mr>
            </m:m>
          </m:e>
        </m:d>
      </m:oMath>
      <w:r w:rsidRPr="00951817">
        <w:rPr>
          <w:rFonts w:ascii="Chu Van An" w:hAnsi="Chu Van An" w:cs="Chu Van An"/>
          <w:sz w:val="24"/>
          <w:szCs w:val="24"/>
          <w:lang w:val="fr-FR"/>
        </w:rPr>
        <w:t>.</w:t>
      </w:r>
    </w:p>
    <w:p w14:paraId="5451D982" w14:textId="77777777" w:rsidR="000D19A6" w:rsidRPr="00951817" w:rsidRDefault="000D19A6" w:rsidP="00951817">
      <w:pPr>
        <w:spacing w:line="240" w:lineRule="auto"/>
        <w:ind w:left="992"/>
        <w:rPr>
          <w:rFonts w:ascii="Chu Van An" w:hAnsi="Chu Van An" w:cs="Chu Van An"/>
          <w:sz w:val="24"/>
          <w:szCs w:val="24"/>
          <w:lang w:val="fr-FR"/>
        </w:rPr>
      </w:pP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fr-FR"/>
          </w:rPr>
          <m:t>sin</m:t>
        </m:r>
        <m:r>
          <w:rPr>
            <w:rFonts w:ascii="Cambria Math" w:hAnsi="Cambria Math" w:cs="Chu Van An"/>
            <w:sz w:val="24"/>
            <w:szCs w:val="24"/>
            <w:lang w:val="fr-FR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fr-FR"/>
          </w:rPr>
          <m:t>1</m:t>
        </m:r>
        <m:r>
          <w:rPr>
            <w:rFonts w:ascii="Cambria Math" w:hAnsi="Cambria Math" w:cs="Chu Van An"/>
            <w:sz w:val="24"/>
            <w:szCs w:val="24"/>
            <w:lang w:val="fr-FR"/>
          </w:rPr>
          <m:t>⇔x=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  <w:lang w:val="fr-FR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  <w:lang w:val="fr-FR"/>
              </w:rPr>
              <m:t>2</m:t>
            </m:r>
          </m:den>
        </m:f>
        <m:r>
          <w:rPr>
            <w:rFonts w:ascii="Cambria Math" w:hAnsi="Cambria Math" w:cs="Chu Van An"/>
            <w:sz w:val="24"/>
            <w:szCs w:val="24"/>
            <w:lang w:val="fr-FR"/>
          </w:rPr>
          <m:t>+k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fr-FR"/>
          </w:rPr>
          <m:t>2</m:t>
        </m:r>
        <m:r>
          <w:rPr>
            <w:rFonts w:ascii="Cambria Math" w:hAnsi="Cambria Math" w:cs="Chu Van An"/>
            <w:sz w:val="24"/>
            <w:szCs w:val="24"/>
            <w:lang w:val="fr-FR"/>
          </w:rPr>
          <m:t>π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  <w:lang w:val="fr-FR"/>
          </w:rPr>
          <m:t>,</m:t>
        </m:r>
        <m:r>
          <w:rPr>
            <w:rFonts w:ascii="Cambria Math" w:hAnsi="Cambria Math" w:cs="Chu Van An"/>
            <w:sz w:val="24"/>
            <w:szCs w:val="24"/>
            <w:lang w:val="fr-FR"/>
          </w:rPr>
          <m:t>k</m:t>
        </m:r>
        <m:r>
          <m:rPr>
            <m:scr m:val="double-struck"/>
          </m:rPr>
          <w:rPr>
            <w:rFonts w:ascii="Cambria Math" w:hAnsi="Cambria Math" w:cs="Chu Van An"/>
            <w:sz w:val="24"/>
            <w:szCs w:val="24"/>
            <w:lang w:val="fr-FR"/>
          </w:rPr>
          <m:t>∈Z</m:t>
        </m:r>
      </m:oMath>
      <w:r w:rsidRPr="00951817">
        <w:rPr>
          <w:rFonts w:ascii="Chu Van An" w:hAnsi="Chu Van An" w:cs="Chu Van An"/>
          <w:sz w:val="24"/>
          <w:szCs w:val="24"/>
          <w:lang w:val="fr-FR"/>
        </w:rPr>
        <w:t>.</w:t>
      </w:r>
    </w:p>
    <w:p w14:paraId="631220D9" w14:textId="77777777" w:rsidR="000D19A6" w:rsidRPr="00951817" w:rsidRDefault="000D19A6" w:rsidP="00D62C9A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40" w:lineRule="auto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sz w:val="24"/>
          <w:szCs w:val="24"/>
        </w:rPr>
        <w:t xml:space="preserve">Tổng các nghiệm thuộc khoảng </w:t>
      </w:r>
      <m:oMath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0;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e>
        </m:d>
      </m:oMath>
      <w:r w:rsidRPr="00951817">
        <w:rPr>
          <w:rFonts w:ascii="Chu Van An" w:hAnsi="Chu Van An" w:cs="Chu Van An"/>
          <w:sz w:val="24"/>
          <w:szCs w:val="24"/>
        </w:rPr>
        <w:t xml:space="preserve"> của phương trình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2co</m:t>
        </m:r>
        <m:sSup>
          <m:sSupPr>
            <m:ctrlPr>
              <w:rPr>
                <w:rFonts w:ascii="Cambria Math" w:hAnsi="Cambria Math" w:cs="Chu Van 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5</m:t>
        </m:r>
        <m:r>
          <w:rPr>
            <w:rFonts w:ascii="Cambria Math" w:hAnsi="Cambria Math" w:cs="Chu Van An"/>
            <w:sz w:val="24"/>
            <w:szCs w:val="24"/>
          </w:rPr>
          <m:t>x+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3cos5</m:t>
        </m:r>
        <m:r>
          <w:rPr>
            <w:rFonts w:ascii="Cambria Math" w:hAnsi="Cambria Math" w:cs="Chu Van An"/>
            <w:sz w:val="24"/>
            <w:szCs w:val="24"/>
          </w:rPr>
          <m:t>x-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5</m:t>
        </m:r>
        <m:r>
          <w:rPr>
            <w:rFonts w:ascii="Cambria Math" w:hAnsi="Cambria Math" w:cs="Chu Van 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0</m:t>
        </m:r>
      </m:oMath>
      <w:r w:rsidRPr="00951817">
        <w:rPr>
          <w:rFonts w:ascii="Chu Van An" w:hAnsi="Chu Van An" w:cs="Chu Van An"/>
          <w:sz w:val="24"/>
          <w:szCs w:val="24"/>
        </w:rPr>
        <w:t xml:space="preserve"> là</w:t>
      </w:r>
    </w:p>
    <w:p w14:paraId="49830FC1" w14:textId="1F631A5A" w:rsidR="000D19A6" w:rsidRPr="00951817" w:rsidRDefault="002B665F" w:rsidP="0095181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</w:rPr>
        <w:t>A.</w:t>
      </w:r>
      <w:r w:rsidR="000D19A6" w:rsidRPr="0095181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5</m:t>
            </m:r>
          </m:den>
        </m:f>
      </m:oMath>
      <w:r w:rsidR="000D19A6" w:rsidRPr="00951817">
        <w:rPr>
          <w:rFonts w:ascii="Chu Van An" w:hAnsi="Chu Van An" w:cs="Chu Van An"/>
          <w:sz w:val="24"/>
          <w:szCs w:val="24"/>
        </w:rPr>
        <w:t>.</w:t>
      </w:r>
      <w:r w:rsidR="000D19A6"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</w:rPr>
        <w:t>B.</w:t>
      </w:r>
      <w:r w:rsidR="000D19A6" w:rsidRPr="0095181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6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5</m:t>
            </m:r>
          </m:den>
        </m:f>
      </m:oMath>
      <w:r w:rsidR="000D19A6" w:rsidRPr="00951817">
        <w:rPr>
          <w:rFonts w:ascii="Chu Van An" w:hAnsi="Chu Van An" w:cs="Chu Van An"/>
          <w:sz w:val="24"/>
          <w:szCs w:val="24"/>
        </w:rPr>
        <w:t>.</w:t>
      </w:r>
      <w:r w:rsidR="000D19A6"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</w:rPr>
        <w:t>C.</w:t>
      </w:r>
      <w:r w:rsidR="000D19A6" w:rsidRPr="0095181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hu Van An"/>
                <w:color w:val="0000FF"/>
                <w:sz w:val="24"/>
                <w:szCs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Chu Van An"/>
                <w:color w:val="0000FF"/>
                <w:sz w:val="24"/>
                <w:szCs w:val="24"/>
              </w:rPr>
              <m:t>π</m:t>
            </m:r>
          </m:num>
          <m:den>
            <m:r>
              <m:rPr>
                <m:sty m:val="b"/>
              </m:rPr>
              <w:rPr>
                <w:rFonts w:ascii="Cambria Math" w:hAnsi="Cambria Math" w:cs="Chu Van An"/>
                <w:color w:val="0000FF"/>
                <w:sz w:val="24"/>
                <w:szCs w:val="24"/>
              </w:rPr>
              <m:t>5</m:t>
            </m:r>
          </m:den>
        </m:f>
      </m:oMath>
      <w:r w:rsidR="000D19A6" w:rsidRPr="00951817">
        <w:rPr>
          <w:rFonts w:ascii="Chu Van An" w:hAnsi="Chu Van An" w:cs="Chu Van An"/>
          <w:sz w:val="24"/>
          <w:szCs w:val="24"/>
        </w:rPr>
        <w:t>.</w:t>
      </w:r>
      <w:r w:rsidR="000D19A6"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</w:rPr>
        <w:t>D.</w:t>
      </w:r>
      <w:r w:rsidR="000D19A6" w:rsidRPr="00951817">
        <w:rPr>
          <w:rFonts w:ascii="Chu Van An" w:hAnsi="Chu Van An" w:cs="Chu Van An"/>
          <w:b/>
          <w:color w:val="0000FF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hu Van An"/>
                <w:color w:val="0000FF"/>
                <w:sz w:val="24"/>
                <w:szCs w:val="24"/>
              </w:rPr>
              <m:t>9</m:t>
            </m:r>
            <m:r>
              <m:rPr>
                <m:sty m:val="bi"/>
              </m:rPr>
              <w:rPr>
                <w:rFonts w:ascii="Cambria Math" w:hAnsi="Cambria Math" w:cs="Chu Van An"/>
                <w:color w:val="0000FF"/>
                <w:sz w:val="24"/>
                <w:szCs w:val="24"/>
              </w:rPr>
              <m:t>π</m:t>
            </m:r>
          </m:num>
          <m:den>
            <m:r>
              <m:rPr>
                <m:sty m:val="b"/>
              </m:rPr>
              <w:rPr>
                <w:rFonts w:ascii="Cambria Math" w:hAnsi="Cambria Math" w:cs="Chu Van An"/>
                <w:color w:val="0000FF"/>
                <w:sz w:val="24"/>
                <w:szCs w:val="24"/>
              </w:rPr>
              <m:t>5</m:t>
            </m:r>
          </m:den>
        </m:f>
      </m:oMath>
    </w:p>
    <w:p w14:paraId="440040AC" w14:textId="0C6B2E39" w:rsidR="000D19A6" w:rsidRPr="00951817" w:rsidRDefault="00741FA6" w:rsidP="00951817">
      <w:pPr>
        <w:spacing w:before="120" w:line="240" w:lineRule="auto"/>
        <w:ind w:left="992"/>
        <w:contextualSpacing/>
        <w:jc w:val="center"/>
        <w:rPr>
          <w:rFonts w:ascii="Chu Van An" w:hAnsi="Chu Van An" w:cs="Chu Van An"/>
          <w:b/>
          <w:color w:val="0000CC"/>
          <w:sz w:val="24"/>
          <w:szCs w:val="24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58BDCCFE" w14:textId="77777777" w:rsidR="000D19A6" w:rsidRPr="00951817" w:rsidRDefault="000D19A6" w:rsidP="00951817">
      <w:pPr>
        <w:spacing w:line="240" w:lineRule="auto"/>
        <w:ind w:left="992"/>
        <w:rPr>
          <w:rFonts w:ascii="Chu Van An" w:hAnsi="Chu Van An" w:cs="Chu Van An"/>
          <w:b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w:lastRenderedPageBreak/>
            <m:t>2co</m:t>
          </m:r>
          <m:sSup>
            <m:sSupPr>
              <m:ctrlPr>
                <w:rPr>
                  <w:rFonts w:ascii="Cambria Math" w:hAnsi="Cambria Math" w:cs="Chu Van 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Chu Van An"/>
                  <w:sz w:val="24"/>
                  <w:szCs w:val="24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hAnsi="Cambria Math" w:cs="Chu Van An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5</m:t>
          </m:r>
          <m:r>
            <w:rPr>
              <w:rFonts w:ascii="Cambria Math" w:hAnsi="Cambria Math" w:cs="Chu Van An"/>
              <w:sz w:val="24"/>
              <w:szCs w:val="24"/>
            </w:rPr>
            <m:t>x+</m:t>
          </m:r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3cos5</m:t>
          </m:r>
          <m:r>
            <w:rPr>
              <w:rFonts w:ascii="Cambria Math" w:hAnsi="Cambria Math" w:cs="Chu Van An"/>
              <w:sz w:val="24"/>
              <w:szCs w:val="24"/>
            </w:rPr>
            <m:t>x-</m:t>
          </m:r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5</m:t>
          </m:r>
          <m:r>
            <w:rPr>
              <w:rFonts w:ascii="Cambria Math" w:hAnsi="Cambria Math" w:cs="Chu Van 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0</m:t>
          </m:r>
          <m:r>
            <w:rPr>
              <w:rFonts w:ascii="Cambria Math" w:hAnsi="Cambria Math" w:cs="Chu Van An"/>
              <w:sz w:val="24"/>
              <w:szCs w:val="24"/>
            </w:rPr>
            <m:t>⇔</m:t>
          </m:r>
          <m:d>
            <m:dPr>
              <m:begChr m:val="["/>
              <m:endChr m:val=""/>
              <m:ctrlPr>
                <w:rPr>
                  <w:rFonts w:ascii="Cambria Math" w:hAnsi="Cambria Math" w:cs="Chu Van An"/>
                  <w:sz w:val="24"/>
                  <w:szCs w:val="24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 w:cs="Chu Van An"/>
                      <w:sz w:val="24"/>
                      <w:szCs w:val="24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Chu Van An"/>
                        <w:sz w:val="24"/>
                        <w:szCs w:val="24"/>
                      </w:rPr>
                      <m:t>cos5</m:t>
                    </m:r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x=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hu Van An"/>
                        <w:sz w:val="24"/>
                        <w:szCs w:val="24"/>
                      </w:rPr>
                      <m:t>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Chu Van An"/>
                        <w:sz w:val="24"/>
                        <w:szCs w:val="24"/>
                      </w:rPr>
                      <m:t>cos5</m:t>
                    </m:r>
                    <m:r>
                      <w:rPr>
                        <w:rFonts w:ascii="Cambria Math" w:hAnsi="Cambria Math" w:cs="Chu Van An"/>
                        <w:sz w:val="24"/>
                        <w:szCs w:val="24"/>
                      </w:rPr>
                      <m:t>x=-</m:t>
                    </m:r>
                    <m:f>
                      <m:fPr>
                        <m:ctrlP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hu Van An"/>
                            <w:sz w:val="24"/>
                            <w:szCs w:val="24"/>
                          </w:rPr>
                          <m:t>L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 w:cs="Chu Van An"/>
              <w:sz w:val="24"/>
              <w:szCs w:val="24"/>
            </w:rPr>
            <m:t>⇔</m:t>
          </m:r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5</m:t>
          </m:r>
          <m:r>
            <w:rPr>
              <w:rFonts w:ascii="Cambria Math" w:hAnsi="Cambria Math" w:cs="Chu Van An"/>
              <w:sz w:val="24"/>
              <w:szCs w:val="24"/>
            </w:rPr>
            <m:t>x=k</m:t>
          </m:r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2</m:t>
          </m:r>
          <m:r>
            <w:rPr>
              <w:rFonts w:ascii="Cambria Math" w:hAnsi="Cambria Math" w:cs="Chu Van An"/>
              <w:sz w:val="24"/>
              <w:szCs w:val="24"/>
            </w:rPr>
            <m:t>π⇔x=</m:t>
          </m:r>
          <m:f>
            <m:fPr>
              <m:ctrlPr>
                <w:rPr>
                  <w:rFonts w:ascii="Cambria Math" w:hAnsi="Cambria Math" w:cs="Chu Van An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hu Van An"/>
                  <w:sz w:val="24"/>
                  <w:szCs w:val="24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 w:cs="Chu Van An"/>
                  <w:sz w:val="24"/>
                  <w:szCs w:val="24"/>
                </w:rPr>
                <m:t>2</m:t>
              </m:r>
              <m:r>
                <w:rPr>
                  <w:rFonts w:ascii="Cambria Math" w:hAnsi="Cambria Math" w:cs="Chu Van An"/>
                  <w:sz w:val="24"/>
                  <w:szCs w:val="24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hu Van An"/>
                  <w:sz w:val="24"/>
                  <w:szCs w:val="24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 w:cs="Chu Van An"/>
              <w:sz w:val="24"/>
              <w:szCs w:val="24"/>
            </w:rPr>
            <m:t>;</m:t>
          </m:r>
          <m:r>
            <w:rPr>
              <w:rFonts w:ascii="Cambria Math" w:hAnsi="Cambria Math" w:cs="Chu Van An"/>
              <w:sz w:val="24"/>
              <w:szCs w:val="24"/>
            </w:rPr>
            <m:t>k</m:t>
          </m:r>
          <m:r>
            <m:rPr>
              <m:scr m:val="double-struck"/>
            </m:rPr>
            <w:rPr>
              <w:rFonts w:ascii="Cambria Math" w:hAnsi="Cambria Math" w:cs="Chu Van An"/>
              <w:sz w:val="24"/>
              <w:szCs w:val="24"/>
            </w:rPr>
            <m:t>∈Z</m:t>
          </m:r>
        </m:oMath>
      </m:oMathPara>
    </w:p>
    <w:p w14:paraId="046E0332" w14:textId="77777777" w:rsidR="000D19A6" w:rsidRPr="00951817" w:rsidRDefault="000D19A6" w:rsidP="00951817">
      <w:pPr>
        <w:spacing w:line="240" w:lineRule="auto"/>
        <w:ind w:left="992"/>
        <w:rPr>
          <w:rFonts w:ascii="Chu Van An" w:hAnsi="Chu Van An" w:cs="Chu Van An"/>
          <w:b/>
          <w:sz w:val="24"/>
          <w:szCs w:val="24"/>
        </w:rPr>
      </w:pPr>
      <w:r w:rsidRPr="00951817">
        <w:rPr>
          <w:rFonts w:ascii="Chu Van An" w:hAnsi="Chu Van An" w:cs="Chu Van An"/>
          <w:sz w:val="24"/>
          <w:szCs w:val="24"/>
        </w:rPr>
        <w:t xml:space="preserve">Vì </w:t>
      </w:r>
      <m:oMath>
        <m:r>
          <m:rPr>
            <m:sty m:val="bi"/>
          </m:rPr>
          <w:rPr>
            <w:rFonts w:ascii="Cambria Math" w:hAnsi="Cambria Math" w:cs="Chu Van An"/>
            <w:sz w:val="24"/>
            <w:szCs w:val="24"/>
          </w:rPr>
          <m:t>x</m:t>
        </m:r>
      </m:oMath>
      <w:r w:rsidRPr="00951817">
        <w:rPr>
          <w:rFonts w:ascii="Chu Van An" w:hAnsi="Chu Van An" w:cs="Chu Van An"/>
          <w:b/>
          <w:sz w:val="24"/>
          <w:szCs w:val="24"/>
        </w:rPr>
        <w:t xml:space="preserve"> </w:t>
      </w:r>
      <w:r w:rsidRPr="00951817">
        <w:rPr>
          <w:rFonts w:ascii="Chu Van An" w:hAnsi="Chu Van An" w:cs="Chu Van An"/>
          <w:sz w:val="24"/>
          <w:szCs w:val="24"/>
        </w:rPr>
        <w:t xml:space="preserve">thuộc khoảng </w:t>
      </w:r>
      <m:oMath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0;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e>
        </m:d>
      </m:oMath>
      <w:r w:rsidRPr="00951817">
        <w:rPr>
          <w:rFonts w:ascii="Chu Van An" w:hAnsi="Chu Van An" w:cs="Chu Van An"/>
          <w:sz w:val="24"/>
          <w:szCs w:val="24"/>
        </w:rPr>
        <w:t xml:space="preserve"> nên có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</m:t>
        </m:r>
      </m:oMath>
      <w:r w:rsidRPr="00951817">
        <w:rPr>
          <w:rFonts w:ascii="Chu Van An" w:hAnsi="Chu Van An" w:cs="Chu Van An"/>
          <w:sz w:val="24"/>
          <w:szCs w:val="24"/>
        </w:rPr>
        <w:t xml:space="preserve"> nghiệm thỏa mãn là </w:t>
      </w:r>
      <m:oMath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5</m:t>
            </m:r>
          </m:den>
        </m:f>
      </m:oMath>
      <w:r w:rsidRPr="00951817">
        <w:rPr>
          <w:rFonts w:ascii="Chu Van An" w:hAnsi="Chu Van An" w:cs="Chu Van An"/>
          <w:sz w:val="24"/>
          <w:szCs w:val="24"/>
        </w:rPr>
        <w:t>;</w:t>
      </w:r>
      <m:oMath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4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5</m:t>
            </m:r>
          </m:den>
        </m:f>
      </m:oMath>
    </w:p>
    <w:p w14:paraId="0B7D3D41" w14:textId="77777777" w:rsidR="000D19A6" w:rsidRPr="00951817" w:rsidRDefault="000D19A6" w:rsidP="00951817">
      <w:pPr>
        <w:spacing w:line="240" w:lineRule="auto"/>
        <w:ind w:left="992"/>
        <w:rPr>
          <w:rFonts w:ascii="Chu Van An" w:hAnsi="Chu Van An" w:cs="Chu Van An"/>
          <w:b/>
          <w:sz w:val="24"/>
          <w:szCs w:val="24"/>
        </w:rPr>
      </w:pPr>
      <w:r w:rsidRPr="00951817">
        <w:rPr>
          <w:rFonts w:ascii="Chu Van An" w:hAnsi="Chu Van An" w:cs="Chu Van An"/>
          <w:sz w:val="24"/>
          <w:szCs w:val="24"/>
        </w:rPr>
        <w:t xml:space="preserve">Vậy tổng các nghiệm bằng </w:t>
      </w:r>
      <m:oMath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6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5</m:t>
            </m:r>
          </m:den>
        </m:f>
      </m:oMath>
      <w:r w:rsidRPr="00951817">
        <w:rPr>
          <w:rFonts w:ascii="Chu Van An" w:hAnsi="Chu Van An" w:cs="Chu Van An"/>
          <w:sz w:val="24"/>
          <w:szCs w:val="24"/>
        </w:rPr>
        <w:t>.</w:t>
      </w:r>
    </w:p>
    <w:p w14:paraId="598D6002" w14:textId="7A6B969A" w:rsidR="00EC5D1C" w:rsidRDefault="00EC5D1C" w:rsidP="00951817">
      <w:pPr>
        <w:spacing w:line="240" w:lineRule="auto"/>
        <w:ind w:left="426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951817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tbl>
      <w:tblPr>
        <w:tblStyle w:val="TableGrid"/>
        <w:tblW w:w="10631" w:type="dxa"/>
        <w:tblInd w:w="137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6379"/>
        <w:gridCol w:w="4252"/>
      </w:tblGrid>
      <w:tr w:rsidR="005D5F2A" w:rsidRPr="00DC32EB" w14:paraId="3D18F14B" w14:textId="77777777" w:rsidTr="005D5F2A">
        <w:tc>
          <w:tcPr>
            <w:tcW w:w="6379" w:type="dxa"/>
            <w:shd w:val="clear" w:color="auto" w:fill="FFFFFB"/>
          </w:tcPr>
          <w:p w14:paraId="2B2877DE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>Câu 1: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Phương trình </w:t>
            </w:r>
            <w:r w:rsidRPr="00CE7D54">
              <w:rPr>
                <w:position w:val="-6"/>
              </w:rPr>
              <w:object w:dxaOrig="2085" w:dyaOrig="330" w14:anchorId="5602BF5A">
                <v:shape id="_x0000_i5977" type="#_x0000_t75" style="width:103.9pt;height:16.3pt" o:ole="">
                  <v:imagedata r:id="rId183" o:title=""/>
                </v:shape>
                <o:OLEObject Type="Embed" ProgID="Equation.DSMT4" ShapeID="_x0000_i5977" DrawAspect="Content" ObjectID="_1685733011" r:id="rId18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có tập nghiệm trùng với tập nghiệm của phương trình nào sau đây:</w:t>
            </w:r>
          </w:p>
          <w:p w14:paraId="4A8B4E06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080" w:dyaOrig="630" w14:anchorId="4273B0C5">
                <v:shape id="_x0000_i5978" type="#_x0000_t75" style="width:54.35pt;height:31.25pt" o:ole="">
                  <v:imagedata r:id="rId185" o:title=""/>
                </v:shape>
                <o:OLEObject Type="Embed" ProgID="Equation.DSMT4" ShapeID="_x0000_i5978" DrawAspect="Content" ObjectID="_1685733012" r:id="rId18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810" w:dyaOrig="270" w14:anchorId="6B513D92">
                <v:shape id="_x0000_i5979" type="#_x0000_t75" style="width:40.75pt;height:13.6pt" o:ole="">
                  <v:imagedata r:id="rId187" o:title=""/>
                </v:shape>
                <o:OLEObject Type="Embed" ProgID="Equation.DSMT4" ShapeID="_x0000_i5979" DrawAspect="Content" ObjectID="_1685733013" r:id="rId18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D3D15DE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975" w:dyaOrig="270" w14:anchorId="26B3F93C">
                <v:shape id="_x0000_i5980" type="#_x0000_t75" style="width:48.9pt;height:13.6pt" o:ole="">
                  <v:imagedata r:id="rId189" o:title=""/>
                </v:shape>
                <o:OLEObject Type="Embed" ProgID="Equation.DSMT4" ShapeID="_x0000_i5980" DrawAspect="Content" ObjectID="_1685733014" r:id="rId19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915" w:dyaOrig="630" w14:anchorId="616D3B8D">
                <v:shape id="_x0000_i5981" type="#_x0000_t75" style="width:45.5pt;height:31.25pt" o:ole="">
                  <v:imagedata r:id="rId191" o:title=""/>
                </v:shape>
                <o:OLEObject Type="Embed" ProgID="Equation.DSMT4" ShapeID="_x0000_i5981" DrawAspect="Content" ObjectID="_1685733015" r:id="rId19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B7CCFC0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4E3AB405" w14:textId="77777777" w:rsidR="005D5F2A" w:rsidRPr="00103A24" w:rsidRDefault="005D5F2A" w:rsidP="004F3CE1">
            <w:pPr>
              <w:ind w:right="20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</w:pPr>
            <w:bookmarkStart w:id="52" w:name="_Hlk75112279"/>
            <w:bookmarkStart w:id="53" w:name="_Hlk74610855"/>
            <w:bookmarkStart w:id="54" w:name="_Hlk74456794"/>
            <w:bookmarkStart w:id="55" w:name="_Hlk74287089"/>
            <w:bookmarkStart w:id="56" w:name="_Hlk74273016"/>
            <w:bookmarkStart w:id="57" w:name="_Hlk74269005"/>
            <w:bookmarkStart w:id="58" w:name="_Hlk74266422"/>
            <w:bookmarkStart w:id="59" w:name="_Hlk74254587"/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 xml:space="preserve">   Lời giải</w:t>
            </w:r>
          </w:p>
        </w:tc>
        <w:bookmarkStart w:id="60" w:name="_Hlk74252332"/>
      </w:tr>
      <w:tr w:rsidR="005D5F2A" w:rsidRPr="00DC32EB" w14:paraId="3A70A5E5" w14:textId="77777777" w:rsidTr="005D5F2A">
        <w:trPr>
          <w:trHeight w:val="399"/>
        </w:trPr>
        <w:tc>
          <w:tcPr>
            <w:tcW w:w="6379" w:type="dxa"/>
            <w:shd w:val="clear" w:color="auto" w:fill="FFFFFB"/>
          </w:tcPr>
          <w:p w14:paraId="00ED9D0C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2: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Nghiệm của phương trình </w:t>
            </w:r>
            <w:r w:rsidRPr="00CE7D54">
              <w:rPr>
                <w:position w:val="-8"/>
              </w:rPr>
              <w:object w:dxaOrig="2655" w:dyaOrig="360" w14:anchorId="36927860">
                <v:shape id="_x0000_i5982" type="#_x0000_t75" style="width:132.45pt;height:18.35pt" o:ole="">
                  <v:imagedata r:id="rId193" o:title=""/>
                </v:shape>
                <o:OLEObject Type="Embed" ProgID="Equation.DSMT4" ShapeID="_x0000_i5982" DrawAspect="Content" ObjectID="_1685733016" r:id="rId19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là:</w:t>
            </w:r>
          </w:p>
          <w:p w14:paraId="36AE7DD2" w14:textId="77777777" w:rsidR="005D5F2A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410" w:dyaOrig="630" w14:anchorId="2C20C0C9">
                <v:shape id="_x0000_i5983" type="#_x0000_t75" style="width:70.65pt;height:31.25pt" o:ole="">
                  <v:imagedata r:id="rId195" o:title=""/>
                </v:shape>
                <o:OLEObject Type="Embed" ProgID="Equation.DSMT4" ShapeID="_x0000_i5983" DrawAspect="Content" ObjectID="_1685733017" r:id="rId19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;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260" w:dyaOrig="630" w14:anchorId="7F90A48D">
                <v:shape id="_x0000_i5984" type="#_x0000_t75" style="width:63.15pt;height:31.25pt" o:ole="">
                  <v:imagedata r:id="rId197" o:title=""/>
                </v:shape>
                <o:OLEObject Type="Embed" ProgID="Equation.DSMT4" ShapeID="_x0000_i5984" DrawAspect="Content" ObjectID="_1685733018" r:id="rId19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, </w:t>
            </w:r>
            <w:r w:rsidRPr="00CE7D54">
              <w:rPr>
                <w:rFonts w:ascii="Chu Van An" w:hAnsi="Chu Van An" w:cs="Chu Van An"/>
                <w:position w:val="-14"/>
                <w:sz w:val="24"/>
                <w:szCs w:val="24"/>
              </w:rPr>
              <w:object w:dxaOrig="780" w:dyaOrig="405" w14:anchorId="6B05A4A4">
                <v:shape id="_x0000_i5985" type="#_x0000_t75" style="width:38.7pt;height:20.4pt" o:ole="">
                  <v:imagedata r:id="rId199" o:title=""/>
                </v:shape>
                <o:OLEObject Type="Embed" ProgID="Equation.DSMT4" ShapeID="_x0000_i5985" DrawAspect="Content" ObjectID="_1685733019" r:id="rId20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</w:p>
          <w:p w14:paraId="5F1DBE6D" w14:textId="77777777" w:rsidR="005D5F2A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275" w:dyaOrig="630" w14:anchorId="528A0550">
                <v:shape id="_x0000_i5986" type="#_x0000_t75" style="width:63.85pt;height:31.25pt" o:ole="">
                  <v:imagedata r:id="rId201" o:title=""/>
                </v:shape>
                <o:OLEObject Type="Embed" ProgID="Equation.DSMT4" ShapeID="_x0000_i5986" DrawAspect="Content" ObjectID="_1685733020" r:id="rId20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;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110" w:dyaOrig="630" w14:anchorId="13FAB0E5">
                <v:shape id="_x0000_i5987" type="#_x0000_t75" style="width:55.7pt;height:31.25pt" o:ole="">
                  <v:imagedata r:id="rId203" o:title=""/>
                </v:shape>
                <o:OLEObject Type="Embed" ProgID="Equation.DSMT4" ShapeID="_x0000_i5987" DrawAspect="Content" ObjectID="_1685733021" r:id="rId20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, </w:t>
            </w:r>
            <w:r w:rsidRPr="00CE7D54">
              <w:rPr>
                <w:rFonts w:ascii="Chu Van An" w:hAnsi="Chu Van An" w:cs="Chu Van An"/>
                <w:position w:val="-14"/>
                <w:sz w:val="24"/>
                <w:szCs w:val="24"/>
              </w:rPr>
              <w:object w:dxaOrig="780" w:dyaOrig="405" w14:anchorId="13610B13">
                <v:shape id="_x0000_i5988" type="#_x0000_t75" style="width:38.7pt;height:20.4pt" o:ole="">
                  <v:imagedata r:id="rId205" o:title=""/>
                </v:shape>
                <o:OLEObject Type="Embed" ProgID="Equation.DSMT4" ShapeID="_x0000_i5988" DrawAspect="Content" ObjectID="_1685733022" r:id="rId20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</w:p>
          <w:p w14:paraId="131F3870" w14:textId="77777777" w:rsidR="005D5F2A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110" w:dyaOrig="630" w14:anchorId="0CF28F21">
                <v:shape id="_x0000_i5989" type="#_x0000_t75" style="width:55.7pt;height:31.25pt" o:ole="">
                  <v:imagedata r:id="rId207" o:title=""/>
                </v:shape>
                <o:OLEObject Type="Embed" ProgID="Equation.DSMT4" ShapeID="_x0000_i5989" DrawAspect="Content" ObjectID="_1685733023" r:id="rId20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;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275" w:dyaOrig="630" w14:anchorId="50699371">
                <v:shape id="_x0000_i5990" type="#_x0000_t75" style="width:63.85pt;height:31.25pt" o:ole="">
                  <v:imagedata r:id="rId209" o:title=""/>
                </v:shape>
                <o:OLEObject Type="Embed" ProgID="Equation.DSMT4" ShapeID="_x0000_i5990" DrawAspect="Content" ObjectID="_1685733024" r:id="rId21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, </w:t>
            </w:r>
            <w:r w:rsidRPr="00CE7D54">
              <w:rPr>
                <w:rFonts w:ascii="Chu Van An" w:hAnsi="Chu Van An" w:cs="Chu Van An"/>
                <w:position w:val="-14"/>
                <w:sz w:val="24"/>
                <w:szCs w:val="24"/>
              </w:rPr>
              <w:object w:dxaOrig="780" w:dyaOrig="405" w14:anchorId="7D4A4790">
                <v:shape id="_x0000_i5991" type="#_x0000_t75" style="width:38.7pt;height:20.4pt" o:ole="">
                  <v:imagedata r:id="rId211" o:title=""/>
                </v:shape>
                <o:OLEObject Type="Embed" ProgID="Equation.DSMT4" ShapeID="_x0000_i5991" DrawAspect="Content" ObjectID="_1685733025" r:id="rId21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</w:p>
          <w:p w14:paraId="2FC4D630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410" w:dyaOrig="630" w14:anchorId="25A866A3">
                <v:shape id="_x0000_i5992" type="#_x0000_t75" style="width:70.65pt;height:31.25pt" o:ole="">
                  <v:imagedata r:id="rId213" o:title=""/>
                </v:shape>
                <o:OLEObject Type="Embed" ProgID="Equation.DSMT4" ShapeID="_x0000_i5992" DrawAspect="Content" ObjectID="_1685733026" r:id="rId21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;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260" w:dyaOrig="630" w14:anchorId="4876307D">
                <v:shape id="_x0000_i5993" type="#_x0000_t75" style="width:63.15pt;height:31.25pt" o:ole="">
                  <v:imagedata r:id="rId215" o:title=""/>
                </v:shape>
                <o:OLEObject Type="Embed" ProgID="Equation.DSMT4" ShapeID="_x0000_i5993" DrawAspect="Content" ObjectID="_1685733027" r:id="rId21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, </w:t>
            </w:r>
            <w:r w:rsidRPr="00CE7D54">
              <w:rPr>
                <w:rFonts w:ascii="Chu Van An" w:hAnsi="Chu Van An" w:cs="Chu Van An"/>
                <w:position w:val="-14"/>
                <w:sz w:val="24"/>
                <w:szCs w:val="24"/>
              </w:rPr>
              <w:object w:dxaOrig="780" w:dyaOrig="405" w14:anchorId="792F0ADE">
                <v:shape id="_x0000_i5994" type="#_x0000_t75" style="width:38.7pt;height:20.4pt" o:ole="">
                  <v:imagedata r:id="rId217" o:title=""/>
                </v:shape>
                <o:OLEObject Type="Embed" ProgID="Equation.DSMT4" ShapeID="_x0000_i5994" DrawAspect="Content" ObjectID="_1685733028" r:id="rId21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D59BD70" w14:textId="77777777" w:rsidR="005D5F2A" w:rsidRPr="00206EEF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66C54EE5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3EB24DE4" w14:textId="77777777" w:rsidTr="005D5F2A">
        <w:tc>
          <w:tcPr>
            <w:tcW w:w="6379" w:type="dxa"/>
            <w:shd w:val="clear" w:color="auto" w:fill="FFFFFB"/>
          </w:tcPr>
          <w:p w14:paraId="0E9921F4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61" w:name="_Hlk58278383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3: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Nghiệm của phương trình:</w:t>
            </w:r>
            <w:r w:rsidRPr="00CE7D54">
              <w:rPr>
                <w:position w:val="-6"/>
              </w:rPr>
              <w:object w:dxaOrig="1800" w:dyaOrig="300" w14:anchorId="1CC0D03A">
                <v:shape id="_x0000_i5995" type="#_x0000_t75" style="width:90.35pt;height:14.95pt" o:ole="">
                  <v:imagedata r:id="rId219" o:title=""/>
                </v:shape>
                <o:OLEObject Type="Embed" ProgID="Equation.DSMT4" ShapeID="_x0000_i5995" DrawAspect="Content" ObjectID="_1685733029" r:id="rId220"/>
              </w:object>
            </w:r>
          </w:p>
          <w:p w14:paraId="23B8465D" w14:textId="77777777" w:rsidR="005D5F2A" w:rsidRPr="00CE7D54" w:rsidRDefault="005D5F2A" w:rsidP="004F3CE1">
            <w:pPr>
              <w:pStyle w:val="ListParagraph"/>
              <w:tabs>
                <w:tab w:val="left" w:pos="85"/>
                <w:tab w:val="left" w:pos="3146"/>
              </w:tabs>
              <w:spacing w:line="276" w:lineRule="auto"/>
              <w:ind w:left="0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1280" w:dyaOrig="620" w14:anchorId="2C00F200">
                <v:shape id="_x0000_i5996" type="#_x0000_t75" style="width:63.85pt;height:30.55pt" o:ole="">
                  <v:imagedata r:id="rId221" o:title=""/>
                </v:shape>
                <o:OLEObject Type="Embed" ProgID="Equation.DSMT4" ShapeID="_x0000_i5996" DrawAspect="Content" ObjectID="_1685733030" r:id="rId22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1120" w:dyaOrig="620" w14:anchorId="3B50B4EE">
                <v:shape id="_x0000_i5997" type="#_x0000_t75" style="width:56.4pt;height:30.55pt" o:ole="">
                  <v:imagedata r:id="rId223" o:title=""/>
                </v:shape>
                <o:OLEObject Type="Embed" ProgID="Equation.DSMT4" ShapeID="_x0000_i5997" DrawAspect="Content" ObjectID="_1685733031" r:id="rId22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F702484" w14:textId="77777777" w:rsidR="005D5F2A" w:rsidRPr="00CE7D54" w:rsidRDefault="005D5F2A" w:rsidP="004F3CE1">
            <w:pPr>
              <w:pStyle w:val="ListParagraph"/>
              <w:tabs>
                <w:tab w:val="left" w:pos="85"/>
                <w:tab w:val="left" w:pos="3146"/>
              </w:tabs>
              <w:spacing w:line="276" w:lineRule="auto"/>
              <w:ind w:left="0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1420" w:dyaOrig="620" w14:anchorId="2239DA84">
                <v:shape id="_x0000_i5998" type="#_x0000_t75" style="width:71.3pt;height:30.55pt" o:ole="">
                  <v:imagedata r:id="rId225" o:title=""/>
                </v:shape>
                <o:OLEObject Type="Embed" ProgID="Equation.DSMT4" ShapeID="_x0000_i5998" DrawAspect="Content" ObjectID="_1685733032" r:id="rId226"/>
              </w:objec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1260" w:dyaOrig="620" w14:anchorId="2080BB71">
                <v:shape id="_x0000_i5999" type="#_x0000_t75" style="width:63.15pt;height:30.55pt" o:ole="">
                  <v:imagedata r:id="rId227" o:title=""/>
                </v:shape>
                <o:OLEObject Type="Embed" ProgID="Equation.DSMT4" ShapeID="_x0000_i5999" DrawAspect="Content" ObjectID="_1685733033" r:id="rId22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61"/>
          <w:p w14:paraId="3C35C7C7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763DDF74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2CFA487F" w14:textId="77777777" w:rsidTr="005D5F2A">
        <w:tc>
          <w:tcPr>
            <w:tcW w:w="6379" w:type="dxa"/>
            <w:shd w:val="clear" w:color="auto" w:fill="FFFFFB"/>
          </w:tcPr>
          <w:p w14:paraId="5962FB45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Câu 4: </w:t>
            </w:r>
            <w:r w:rsidRPr="00CE7D54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Trên đoạn </w:t>
            </w:r>
            <w:r w:rsidRPr="00CE7D54">
              <w:rPr>
                <w:position w:val="-14"/>
              </w:rPr>
              <w:object w:dxaOrig="660" w:dyaOrig="390" w14:anchorId="05A3AE74">
                <v:shape id="_x0000_i6000" type="#_x0000_t75" style="width:33.3pt;height:19.7pt" o:ole="">
                  <v:imagedata r:id="rId229" o:title=""/>
                </v:shape>
                <o:OLEObject Type="Embed" ProgID="Equation.DSMT4" ShapeID="_x0000_i6000" DrawAspect="Content" ObjectID="_1685733034" r:id="rId23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, phương trình </w:t>
            </w:r>
            <w:r w:rsidRPr="00CE7D54">
              <w:rPr>
                <w:position w:val="-8"/>
              </w:rPr>
              <w:object w:dxaOrig="2220" w:dyaOrig="375" w14:anchorId="736847CB">
                <v:shape id="_x0000_i6001" type="#_x0000_t75" style="width:110.7pt;height:19pt" o:ole="">
                  <v:imagedata r:id="rId231" o:title=""/>
                </v:shape>
                <o:OLEObject Type="Embed" ProgID="Equation.DSMT4" ShapeID="_x0000_i6001" DrawAspect="Content" ObjectID="_1685733035" r:id="rId23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 có bao nhiêu nghiệm?</w:t>
            </w:r>
          </w:p>
          <w:p w14:paraId="454E5EEE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33CC"/>
                <w:position w:val="-4"/>
                <w:sz w:val="24"/>
                <w:szCs w:val="24"/>
                <w:lang w:val="nl-NL"/>
              </w:rPr>
              <w:object w:dxaOrig="210" w:dyaOrig="255" w14:anchorId="029724AC">
                <v:shape id="_x0000_i6002" type="#_x0000_t75" style="width:10.2pt;height:12.9pt" o:ole="">
                  <v:imagedata r:id="rId233" o:title=""/>
                </v:shape>
                <o:OLEObject Type="Embed" ProgID="Equation.DSMT4" ShapeID="_x0000_i6002" DrawAspect="Content" ObjectID="_1685733036" r:id="rId23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33CC"/>
                <w:position w:val="-4"/>
                <w:sz w:val="24"/>
                <w:szCs w:val="24"/>
                <w:lang w:val="nl-NL"/>
              </w:rPr>
              <w:object w:dxaOrig="210" w:dyaOrig="255" w14:anchorId="7B667994">
                <v:shape id="_x0000_i6003" type="#_x0000_t75" style="width:10.2pt;height:12.9pt" o:ole="">
                  <v:imagedata r:id="rId235" o:title=""/>
                </v:shape>
                <o:OLEObject Type="Embed" ProgID="Equation.DSMT4" ShapeID="_x0000_i6003" DrawAspect="Content" ObjectID="_1685733037" r:id="rId23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80" w:dyaOrig="300" w14:anchorId="25530B38">
                <v:shape id="_x0000_i6004" type="#_x0000_t75" style="width:8.85pt;height:14.95pt" o:ole="">
                  <v:imagedata r:id="rId237" o:title=""/>
                </v:shape>
                <o:OLEObject Type="Embed" ProgID="Equation.DSMT4" ShapeID="_x0000_i6004" DrawAspect="Content" ObjectID="_1685733038" r:id="rId23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80" w:dyaOrig="300" w14:anchorId="7DE235D6">
                <v:shape id="_x0000_i6005" type="#_x0000_t75" style="width:8.85pt;height:14.95pt" o:ole="">
                  <v:imagedata r:id="rId239" o:title=""/>
                </v:shape>
                <o:OLEObject Type="Embed" ProgID="Equation.DSMT4" ShapeID="_x0000_i6005" DrawAspect="Content" ObjectID="_1685733039" r:id="rId24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6A9CBAA2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19B0C174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  <w:lang w:val="vi-VN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583129F5" w14:textId="77777777" w:rsidTr="005D5F2A">
        <w:tc>
          <w:tcPr>
            <w:tcW w:w="6379" w:type="dxa"/>
            <w:shd w:val="clear" w:color="auto" w:fill="FFFFFB"/>
          </w:tcPr>
          <w:p w14:paraId="18BC034F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5: 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Nghiệm của phương trình lượng giác: </w:t>
            </w:r>
            <w:r w:rsidRPr="00CE7D54">
              <w:rPr>
                <w:b/>
                <w:color w:val="0000FF"/>
                <w:position w:val="-6"/>
              </w:rPr>
              <w:object w:dxaOrig="2200" w:dyaOrig="320" w14:anchorId="6A38526B">
                <v:shape id="_x0000_i6006" type="#_x0000_t75" style="width:110.05pt;height:15.6pt" o:ole="">
                  <v:imagedata r:id="rId241" o:title=""/>
                </v:shape>
                <o:OLEObject Type="Embed" ProgID="Equation.DSMT4" ShapeID="_x0000_i6006" DrawAspect="Content" ObjectID="_1685733040" r:id="rId24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thỏa điều kiện </w:t>
            </w:r>
            <w:r w:rsidRPr="00CE7D54">
              <w:rPr>
                <w:b/>
                <w:color w:val="0000FF"/>
                <w:position w:val="-24"/>
              </w:rPr>
              <w:object w:dxaOrig="980" w:dyaOrig="620" w14:anchorId="0DBEC07F">
                <v:shape id="_x0000_i6007" type="#_x0000_t75" style="width:48.9pt;height:30.55pt" o:ole="">
                  <v:imagedata r:id="rId243" o:title=""/>
                </v:shape>
                <o:OLEObject Type="Embed" ProgID="Equation.DSMT4" ShapeID="_x0000_i6007" DrawAspect="Content" ObjectID="_1685733041" r:id="rId24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là</w:t>
            </w:r>
          </w:p>
          <w:p w14:paraId="7FD7B900" w14:textId="77777777" w:rsidR="005D5F2A" w:rsidRPr="00CE7D54" w:rsidRDefault="005D5F2A" w:rsidP="004F3CE1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ind w:left="0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620" w:dyaOrig="620" w14:anchorId="69EB71A5">
                <v:shape id="_x0000_i6008" type="#_x0000_t75" style="width:30.55pt;height:30.55pt" o:ole="">
                  <v:imagedata r:id="rId245" o:title=""/>
                </v:shape>
                <o:OLEObject Type="Embed" ProgID="Equation.DSMT4" ShapeID="_x0000_i6008" DrawAspect="Content" ObjectID="_1685733042" r:id="rId24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620" w:dyaOrig="620" w14:anchorId="0873B8E9">
                <v:shape id="_x0000_i6009" type="#_x0000_t75" style="width:30.55pt;height:30.55pt" o:ole="">
                  <v:imagedata r:id="rId247" o:title=""/>
                </v:shape>
                <o:OLEObject Type="Embed" ProgID="Equation.DSMT4" ShapeID="_x0000_i6009" DrawAspect="Content" ObjectID="_1685733043" r:id="rId24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620" w:dyaOrig="620" w14:anchorId="5A8980AF">
                <v:shape id="_x0000_i6010" type="#_x0000_t75" style="width:30.55pt;height:30.55pt" o:ole="">
                  <v:imagedata r:id="rId249" o:title=""/>
                </v:shape>
                <o:OLEObject Type="Embed" ProgID="Equation.DSMT4" ShapeID="_x0000_i6010" DrawAspect="Content" ObjectID="_1685733044" r:id="rId25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740" w:dyaOrig="620" w14:anchorId="681AA2B2">
                <v:shape id="_x0000_i6011" type="#_x0000_t75" style="width:36.7pt;height:30.55pt" o:ole="">
                  <v:imagedata r:id="rId251" o:title=""/>
                </v:shape>
                <o:OLEObject Type="Embed" ProgID="Equation.DSMT4" ShapeID="_x0000_i6011" DrawAspect="Content" ObjectID="_1685733045" r:id="rId25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11E123E6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052ADB71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lang w:val="nl-NL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6F1828B8" w14:textId="77777777" w:rsidTr="005D5F2A">
        <w:tc>
          <w:tcPr>
            <w:tcW w:w="6379" w:type="dxa"/>
            <w:shd w:val="clear" w:color="auto" w:fill="FFFFFB"/>
          </w:tcPr>
          <w:p w14:paraId="712386C6" w14:textId="77777777" w:rsidR="005D5F2A" w:rsidRPr="00CE7D54" w:rsidRDefault="005D5F2A" w:rsidP="004F3CE1">
            <w:pPr>
              <w:pStyle w:val="MTDisplayEquationChar"/>
              <w:contextualSpacing/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CE7D54">
              <w:rPr>
                <w:rFonts w:ascii="Chu Van An" w:hAnsi="Chu Van An" w:cs="Chu Van An"/>
                <w:b/>
                <w:color w:val="0000FF"/>
              </w:rPr>
              <w:lastRenderedPageBreak/>
              <w:t xml:space="preserve">Câu 6: </w:t>
            </w:r>
            <w:r w:rsidRPr="00CE7D54">
              <w:rPr>
                <w:rFonts w:ascii="Chu Van An" w:hAnsi="Chu Van An" w:cs="Chu Van An"/>
              </w:rPr>
              <w:t>Nghiệm của phương trình</w:t>
            </w:r>
            <w:r w:rsidRPr="00CE7D54">
              <w:rPr>
                <w:rFonts w:ascii="Chu Van An" w:hAnsi="Chu Van An" w:cs="Chu Van An"/>
                <w:position w:val="-6"/>
              </w:rPr>
              <w:object w:dxaOrig="1650" w:dyaOrig="285" w14:anchorId="60E080CC">
                <v:shape id="_x0000_i6012" type="#_x0000_t75" style="width:82.2pt;height:14.25pt" o:ole="">
                  <v:imagedata r:id="rId253" o:title=""/>
                </v:shape>
                <o:OLEObject Type="Embed" ProgID="Equation.DSMT4" ShapeID="_x0000_i6012" DrawAspect="Content" ObjectID="_1685733046" r:id="rId254"/>
              </w:object>
            </w:r>
            <w:r w:rsidRPr="00CE7D54">
              <w:rPr>
                <w:rFonts w:ascii="Chu Van An" w:hAnsi="Chu Van An" w:cs="Chu Van An"/>
              </w:rPr>
              <w:t xml:space="preserve"> là</w:t>
            </w:r>
          </w:p>
          <w:p w14:paraId="7AF653E9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CE7D54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CE7D54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CE7D54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785" w:dyaOrig="645" w14:anchorId="1FB9EECC">
                <v:shape id="_x0000_i6013" type="#_x0000_t75" style="width:89pt;height:31.9pt" o:ole="">
                  <v:imagedata r:id="rId255" o:title=""/>
                </v:shape>
                <o:OLEObject Type="Embed" ProgID="Equation.DSMT4" ShapeID="_x0000_i6013" DrawAspect="Content" ObjectID="_1685733047" r:id="rId25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10"/>
                <w:sz w:val="24"/>
                <w:szCs w:val="24"/>
              </w:rPr>
              <w:object w:dxaOrig="1395" w:dyaOrig="330" w14:anchorId="3B0AD609">
                <v:shape id="_x0000_i6014" type="#_x0000_t75" style="width:69.95pt;height:16.3pt" o:ole="">
                  <v:imagedata r:id="rId257" o:title=""/>
                </v:shape>
                <o:OLEObject Type="Embed" ProgID="Equation.DSMT4" ShapeID="_x0000_i6014" DrawAspect="Content" ObjectID="_1685733048" r:id="rId25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6FE06C2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CE7D54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eastAsia="Times New Rom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650" w:dyaOrig="645" w14:anchorId="29C1ED84">
                <v:shape id="_x0000_i6015" type="#_x0000_t75" style="width:82.2pt;height:31.9pt" o:ole="">
                  <v:imagedata r:id="rId259" o:title=""/>
                </v:shape>
                <o:OLEObject Type="Embed" ProgID="Equation.DSMT4" ShapeID="_x0000_i6015" DrawAspect="Content" ObjectID="_1685733049" r:id="rId26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920" w:dyaOrig="645" w14:anchorId="0FC1970E">
                <v:shape id="_x0000_i6016" type="#_x0000_t75" style="width:95.75pt;height:31.9pt" o:ole="">
                  <v:imagedata r:id="rId261" o:title=""/>
                </v:shape>
                <o:OLEObject Type="Embed" ProgID="Equation.DSMT4" ShapeID="_x0000_i6016" DrawAspect="Content" ObjectID="_1685733050" r:id="rId26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A5616B7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03B26D4F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65B298F7" w14:textId="77777777" w:rsidTr="005D5F2A">
        <w:tc>
          <w:tcPr>
            <w:tcW w:w="6379" w:type="dxa"/>
            <w:shd w:val="clear" w:color="auto" w:fill="FFFFFB"/>
          </w:tcPr>
          <w:p w14:paraId="0CDEFD74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7: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Nghiệm của phương trình </w:t>
            </w:r>
            <w:r w:rsidRPr="00CE7D54">
              <w:rPr>
                <w:position w:val="-6"/>
              </w:rPr>
              <w:object w:dxaOrig="2085" w:dyaOrig="315" w14:anchorId="10CCAD1C">
                <v:shape id="_x0000_i6017" type="#_x0000_t75" style="width:103.9pt;height:15.6pt" o:ole="">
                  <v:imagedata r:id="rId263" o:title=""/>
                </v:shape>
                <o:OLEObject Type="Embed" ProgID="Equation.DSMT4" ShapeID="_x0000_i6017" DrawAspect="Content" ObjectID="_1685733051" r:id="rId26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61AE001D" w14:textId="77777777" w:rsidR="005D5F2A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2040" w:dyaOrig="615" w14:anchorId="1719C76B">
                <v:shape id="_x0000_i6018" type="#_x0000_t75" style="width:101.9pt;height:30.55pt" o:ole="">
                  <v:imagedata r:id="rId265" o:title=""/>
                </v:shape>
                <o:OLEObject Type="Embed" ProgID="Equation.DSMT4" ShapeID="_x0000_i6018" DrawAspect="Content" ObjectID="_1685733052" r:id="rId26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</w:p>
          <w:p w14:paraId="6B47427B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14"/>
                <w:sz w:val="24"/>
                <w:szCs w:val="24"/>
              </w:rPr>
              <w:object w:dxaOrig="2580" w:dyaOrig="405" w14:anchorId="530408D8">
                <v:shape id="_x0000_i6019" type="#_x0000_t75" style="width:129.05pt;height:20.4pt" o:ole="">
                  <v:imagedata r:id="rId267" o:title=""/>
                </v:shape>
                <o:OLEObject Type="Embed" ProgID="Equation.DSMT4" ShapeID="_x0000_i6019" DrawAspect="Content" ObjectID="_1685733053" r:id="rId26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7CE62BE" w14:textId="77777777" w:rsidR="005D5F2A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905" w:dyaOrig="615" w14:anchorId="5CD4306A">
                <v:shape id="_x0000_i6020" type="#_x0000_t75" style="width:95.1pt;height:30.55pt" o:ole="">
                  <v:imagedata r:id="rId269" o:title=""/>
                </v:shape>
                <o:OLEObject Type="Embed" ProgID="Equation.DSMT4" ShapeID="_x0000_i6020" DrawAspect="Content" ObjectID="_1685733054" r:id="rId27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</w:p>
          <w:p w14:paraId="33AEE8D1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contextualSpacing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14"/>
                <w:sz w:val="24"/>
                <w:szCs w:val="24"/>
              </w:rPr>
              <w:object w:dxaOrig="2940" w:dyaOrig="405" w14:anchorId="53524C91">
                <v:shape id="_x0000_i6021" type="#_x0000_t75" style="width:146.7pt;height:20.4pt" o:ole="">
                  <v:imagedata r:id="rId271" o:title=""/>
                </v:shape>
                <o:OLEObject Type="Embed" ProgID="Equation.DSMT4" ShapeID="_x0000_i6021" DrawAspect="Content" ObjectID="_1685733055" r:id="rId27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82672F0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5614594C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  <w:lang w:val="vi-VN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7F24D152" w14:textId="77777777" w:rsidTr="005D5F2A">
        <w:tc>
          <w:tcPr>
            <w:tcW w:w="6379" w:type="dxa"/>
            <w:shd w:val="clear" w:color="auto" w:fill="FFFFFB"/>
          </w:tcPr>
          <w:p w14:paraId="0FA32C33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8: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Trong khoảng </w:t>
            </w:r>
            <w:bookmarkStart w:id="62" w:name="MTBlankEqn"/>
            <w:r w:rsidRPr="00CE7D54">
              <w:rPr>
                <w:position w:val="-14"/>
              </w:rPr>
              <w:object w:dxaOrig="741" w:dyaOrig="398" w14:anchorId="17502C66">
                <v:shape id="_x0000_i6022" type="#_x0000_t75" style="width:36.7pt;height:20.4pt" o:ole="">
                  <v:imagedata r:id="rId273" o:title=""/>
                </v:shape>
                <o:OLEObject Type="Embed" ProgID="Equation.DSMT4" ShapeID="_x0000_i6022" DrawAspect="Content" ObjectID="_1685733056" r:id="rId274"/>
              </w:object>
            </w:r>
            <w:bookmarkEnd w:id="62"/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phương trình </w:t>
            </w:r>
            <w:r w:rsidRPr="00CE7D54">
              <w:rPr>
                <w:position w:val="-6"/>
              </w:rPr>
              <w:object w:dxaOrig="2180" w:dyaOrig="279" w14:anchorId="79C3F0BC">
                <v:shape id="_x0000_i6023" type="#_x0000_t75" style="width:108.7pt;height:14.25pt" o:ole="">
                  <v:imagedata r:id="rId275" o:title=""/>
                </v:shape>
                <o:OLEObject Type="Embed" ProgID="Equation.DSMT4" ShapeID="_x0000_i6023" DrawAspect="Content" ObjectID="_1685733057" r:id="rId27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có tất cả </w:t>
            </w:r>
            <w:r w:rsidRPr="00CE7D54">
              <w:rPr>
                <w:position w:val="-6"/>
              </w:rPr>
              <w:object w:dxaOrig="258" w:dyaOrig="215" w14:anchorId="6CF75887">
                <v:shape id="_x0000_i6024" type="#_x0000_t75" style="width:12.9pt;height:10.2pt" o:ole="">
                  <v:imagedata r:id="rId277" o:title=""/>
                </v:shape>
                <o:OLEObject Type="Embed" ProgID="Equation.DSMT4" ShapeID="_x0000_i6024" DrawAspect="Content" ObjectID="_1685733058" r:id="rId27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nghiệm. Tìm </w:t>
            </w:r>
            <w:r w:rsidRPr="00CE7D54">
              <w:rPr>
                <w:position w:val="-6"/>
              </w:rPr>
              <w:object w:dxaOrig="258" w:dyaOrig="215" w14:anchorId="680C132D">
                <v:shape id="_x0000_i6025" type="#_x0000_t75" style="width:12.9pt;height:10.2pt" o:ole="">
                  <v:imagedata r:id="rId279" o:title=""/>
                </v:shape>
                <o:OLEObject Type="Embed" ProgID="Equation.DSMT4" ShapeID="_x0000_i6025" DrawAspect="Content" ObjectID="_1685733059" r:id="rId28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1E36CA9" w14:textId="77777777" w:rsidR="005D5F2A" w:rsidRPr="00CE7D54" w:rsidRDefault="005D5F2A" w:rsidP="004F3CE1">
            <w:pPr>
              <w:pStyle w:val="ListParagraph"/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ind w:left="0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623" w:dyaOrig="279" w14:anchorId="324880FC">
                <v:shape id="_x0000_i6026" type="#_x0000_t75" style="width:31.25pt;height:14.25pt" o:ole="">
                  <v:imagedata r:id="rId281" o:title=""/>
                </v:shape>
                <o:OLEObject Type="Embed" ProgID="Equation.DSMT4" ShapeID="_x0000_i6026" DrawAspect="Content" ObjectID="_1685733060" r:id="rId28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559" w:dyaOrig="279" w14:anchorId="22892302">
                <v:shape id="_x0000_i6027" type="#_x0000_t75" style="width:27.85pt;height:14.25pt" o:ole="">
                  <v:imagedata r:id="rId283" o:title=""/>
                </v:shape>
                <o:OLEObject Type="Embed" ProgID="Equation.DSMT4" ShapeID="_x0000_i6027" DrawAspect="Content" ObjectID="_1685733061" r:id="rId28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602" w:dyaOrig="279" w14:anchorId="0210C6F1">
                <v:shape id="_x0000_i6028" type="#_x0000_t75" style="width:29.9pt;height:14.25pt" o:ole="">
                  <v:imagedata r:id="rId285" o:title=""/>
                </v:shape>
                <o:OLEObject Type="Embed" ProgID="Equation.DSMT4" ShapeID="_x0000_i6028" DrawAspect="Content" ObjectID="_1685733062" r:id="rId28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623" w:dyaOrig="279" w14:anchorId="58ACBC67">
                <v:shape id="_x0000_i6029" type="#_x0000_t75" style="width:31.25pt;height:14.25pt" o:ole="">
                  <v:imagedata r:id="rId287" o:title=""/>
                </v:shape>
                <o:OLEObject Type="Embed" ProgID="Equation.DSMT4" ShapeID="_x0000_i6029" DrawAspect="Content" ObjectID="_1685733063" r:id="rId28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CCC317E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109354B1" w14:textId="77777777" w:rsidR="005D5F2A" w:rsidRPr="00103A24" w:rsidRDefault="005D5F2A" w:rsidP="004F3CE1">
            <w:pPr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lang w:val="nl-NL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7620C505" w14:textId="77777777" w:rsidTr="005D5F2A">
        <w:tc>
          <w:tcPr>
            <w:tcW w:w="6379" w:type="dxa"/>
            <w:shd w:val="clear" w:color="auto" w:fill="FFFFFB"/>
          </w:tcPr>
          <w:p w14:paraId="427F2F3D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9: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Phương trình </w:t>
            </w:r>
            <w:r w:rsidRPr="00CE7D54">
              <w:rPr>
                <w:position w:val="-6"/>
              </w:rPr>
              <w:object w:dxaOrig="2480" w:dyaOrig="320" w14:anchorId="75C4A5BE">
                <v:shape id="_x0000_i6030" type="#_x0000_t75" style="width:123.6pt;height:15.6pt" o:ole="">
                  <v:imagedata r:id="rId289" o:title=""/>
                </v:shape>
                <o:OLEObject Type="Embed" ProgID="Equation.DSMT4" ShapeID="_x0000_i6030" DrawAspect="Content" ObjectID="_1685733064" r:id="rId29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có nghiệm là.</w:t>
            </w:r>
          </w:p>
          <w:p w14:paraId="2443FD5F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eastAsia="vi-VN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900" w:dyaOrig="620" w14:anchorId="14175134">
                <v:shape id="_x0000_i6031" type="#_x0000_t75" style="width:95.1pt;height:30.55pt" o:ole="">
                  <v:imagedata r:id="rId291" o:title=""/>
                </v:shape>
                <o:OLEObject Type="Embed" ProgID="Equation.DSMT4" ShapeID="_x0000_i6031" DrawAspect="Content" ObjectID="_1685733065" r:id="rId29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900" w:dyaOrig="620" w14:anchorId="5D92F003">
                <v:shape id="_x0000_i6032" type="#_x0000_t75" style="width:95.1pt;height:30.55pt" o:ole="">
                  <v:imagedata r:id="rId293" o:title=""/>
                </v:shape>
                <o:OLEObject Type="Embed" ProgID="Equation.DSMT4" ShapeID="_x0000_i6032" DrawAspect="Content" ObjectID="_1685733066" r:id="rId29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F5BE08E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2020" w:dyaOrig="620" w14:anchorId="690E7ECD">
                <v:shape id="_x0000_i6033" type="#_x0000_t75" style="width:101.2pt;height:30.55pt" o:ole="">
                  <v:imagedata r:id="rId295" o:title=""/>
                </v:shape>
                <o:OLEObject Type="Embed" ProgID="Equation.DSMT4" ShapeID="_x0000_i6033" DrawAspect="Content" ObjectID="_1685733067" r:id="rId29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2020" w:dyaOrig="620" w14:anchorId="6C2364E6">
                <v:shape id="_x0000_i6034" type="#_x0000_t75" style="width:101.2pt;height:30.55pt" o:ole="">
                  <v:imagedata r:id="rId297" o:title=""/>
                </v:shape>
                <o:OLEObject Type="Embed" ProgID="Equation.DSMT4" ShapeID="_x0000_i6034" DrawAspect="Content" ObjectID="_1685733068" r:id="rId29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2C28685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5BAF7B79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157F5D20" w14:textId="77777777" w:rsidTr="005D5F2A">
        <w:tc>
          <w:tcPr>
            <w:tcW w:w="6379" w:type="dxa"/>
            <w:shd w:val="clear" w:color="auto" w:fill="FFFFFB"/>
          </w:tcPr>
          <w:p w14:paraId="62333884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vi-VN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Câu 10: </w:t>
            </w:r>
            <w:r w:rsidRPr="00CE7D54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Phương trình </w:t>
            </w:r>
            <w:r w:rsidRPr="00CE7D54">
              <w:rPr>
                <w:position w:val="-6"/>
                <w:lang w:val="nl-NL"/>
              </w:rPr>
              <w:object w:dxaOrig="2460" w:dyaOrig="315" w14:anchorId="24E2B102">
                <v:shape id="_x0000_i6035" type="#_x0000_t75" style="width:122.95pt;height:15.6pt" o:ole="">
                  <v:imagedata r:id="rId299" o:title=""/>
                </v:shape>
                <o:OLEObject Type="Embed" ProgID="Equation.DSMT4" ShapeID="_x0000_i6035" DrawAspect="Content" ObjectID="_1685733069" r:id="rId30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 có bao nhiêu nghiệm thuộc </w:t>
            </w:r>
            <w:r w:rsidRPr="00CE7D54">
              <w:rPr>
                <w:position w:val="-14"/>
                <w:lang w:val="nl-NL"/>
              </w:rPr>
              <w:object w:dxaOrig="705" w:dyaOrig="405" w14:anchorId="27AD7178">
                <v:shape id="_x0000_i6036" type="#_x0000_t75" style="width:35.3pt;height:20.4pt" o:ole="">
                  <v:imagedata r:id="rId301" o:title=""/>
                </v:shape>
                <o:OLEObject Type="Embed" ProgID="Equation.DSMT4" ShapeID="_x0000_i6036" DrawAspect="Content" ObjectID="_1685733070" r:id="rId30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nl-NL"/>
              </w:rPr>
              <w:t>?</w:t>
            </w:r>
          </w:p>
          <w:p w14:paraId="620C08C7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vi-VN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position w:val="-4"/>
                <w:sz w:val="24"/>
                <w:szCs w:val="24"/>
                <w:lang w:val="vi-VN"/>
              </w:rPr>
              <w:object w:dxaOrig="210" w:dyaOrig="255" w14:anchorId="43E6D6F8">
                <v:shape id="_x0000_i6037" type="#_x0000_t75" style="width:10.2pt;height:12.9pt" o:ole="">
                  <v:imagedata r:id="rId303" o:title=""/>
                </v:shape>
                <o:OLEObject Type="Embed" ProgID="Equation.DSMT4" ShapeID="_x0000_i6037" DrawAspect="Content" ObjectID="_1685733071" r:id="rId304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4"/>
                <w:sz w:val="24"/>
                <w:szCs w:val="24"/>
                <w:lang w:val="vi-VN"/>
              </w:rPr>
              <w:object w:dxaOrig="135" w:dyaOrig="255" w14:anchorId="09D1C1C9">
                <v:shape id="_x0000_i6038" type="#_x0000_t75" style="width:6.8pt;height:12.9pt" o:ole="">
                  <v:imagedata r:id="rId305" o:title=""/>
                </v:shape>
                <o:OLEObject Type="Embed" ProgID="Equation.DSMT4" ShapeID="_x0000_i6038" DrawAspect="Content" ObjectID="_1685733072" r:id="rId306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6"/>
                <w:sz w:val="24"/>
                <w:szCs w:val="24"/>
                <w:lang w:val="vi-VN"/>
              </w:rPr>
              <w:object w:dxaOrig="180" w:dyaOrig="285" w14:anchorId="4F03FFC1">
                <v:shape id="_x0000_i6039" type="#_x0000_t75" style="width:8.85pt;height:14.25pt" o:ole="">
                  <v:imagedata r:id="rId307" o:title=""/>
                </v:shape>
                <o:OLEObject Type="Embed" ProgID="Equation.DSMT4" ShapeID="_x0000_i6039" DrawAspect="Content" ObjectID="_1685733073" r:id="rId308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4"/>
                <w:sz w:val="24"/>
                <w:szCs w:val="24"/>
                <w:lang w:val="vi-VN"/>
              </w:rPr>
              <w:object w:dxaOrig="210" w:dyaOrig="255" w14:anchorId="677770BE">
                <v:shape id="_x0000_i6040" type="#_x0000_t75" style="width:10.2pt;height:12.9pt" o:ole="">
                  <v:imagedata r:id="rId309" o:title=""/>
                </v:shape>
                <o:OLEObject Type="Embed" ProgID="Equation.DSMT4" ShapeID="_x0000_i6040" DrawAspect="Content" ObjectID="_1685733074" r:id="rId310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</w:p>
          <w:p w14:paraId="02B9988F" w14:textId="77777777" w:rsidR="005D5F2A" w:rsidRPr="00206EEF" w:rsidRDefault="005D5F2A" w:rsidP="004F3CE1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251E4665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1A5EF304" w14:textId="77777777" w:rsidTr="005D5F2A">
        <w:tc>
          <w:tcPr>
            <w:tcW w:w="6379" w:type="dxa"/>
            <w:shd w:val="clear" w:color="auto" w:fill="FFFFFB"/>
          </w:tcPr>
          <w:p w14:paraId="5224433B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63" w:name="c11q"/>
            <w:bookmarkEnd w:id="63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11: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Tổng tất cả các nghiệm thuộc </w:t>
            </w:r>
            <w:r w:rsidRPr="00CE7D54">
              <w:rPr>
                <w:position w:val="-14"/>
              </w:rPr>
              <w:object w:dxaOrig="795" w:dyaOrig="405" w14:anchorId="6C2D1CDC">
                <v:shape id="_x0000_i6041" type="#_x0000_t75" style="width:40.1pt;height:20.4pt" o:ole="">
                  <v:imagedata r:id="rId311" o:title=""/>
                </v:shape>
                <o:OLEObject Type="Embed" ProgID="Equation.DSMT4" ShapeID="_x0000_i6041" DrawAspect="Content" ObjectID="_1685733075" r:id="rId31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của phương trình </w:t>
            </w:r>
            <w:r w:rsidRPr="00CE7D54">
              <w:rPr>
                <w:position w:val="-6"/>
              </w:rPr>
              <w:object w:dxaOrig="2235" w:dyaOrig="345" w14:anchorId="19B91D15">
                <v:shape id="_x0000_i6042" type="#_x0000_t75" style="width:112.1pt;height:17pt" o:ole="">
                  <v:imagedata r:id="rId313" o:title=""/>
                </v:shape>
                <o:OLEObject Type="Embed" ProgID="Equation.DSMT4" ShapeID="_x0000_i6042" DrawAspect="Content" ObjectID="_1685733076" r:id="rId31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54340786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64" w:name="c11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465" w:dyaOrig="270" w14:anchorId="6D9D7D87">
                <v:shape id="_x0000_i6043" type="#_x0000_t75" style="width:23.1pt;height:13.6pt" o:ole="">
                  <v:imagedata r:id="rId315" o:title=""/>
                </v:shape>
                <o:OLEObject Type="Embed" ProgID="Equation.DSMT4" ShapeID="_x0000_i6043" DrawAspect="Content" ObjectID="_1685733077" r:id="rId31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65" w:name="c11b"/>
            <w:bookmarkEnd w:id="64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465" w:dyaOrig="270" w14:anchorId="4DE58826">
                <v:shape id="_x0000_i6044" type="#_x0000_t75" style="width:23.1pt;height:13.6pt" o:ole="">
                  <v:imagedata r:id="rId317" o:title=""/>
                </v:shape>
                <o:OLEObject Type="Embed" ProgID="Equation.DSMT4" ShapeID="_x0000_i6044" DrawAspect="Content" ObjectID="_1685733078" r:id="rId31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66" w:name="c11c"/>
            <w:bookmarkEnd w:id="65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465" w:dyaOrig="270" w14:anchorId="79A4E70D">
                <v:shape id="_x0000_i6045" type="#_x0000_t75" style="width:23.1pt;height:13.6pt" o:ole="">
                  <v:imagedata r:id="rId319" o:title=""/>
                </v:shape>
                <o:OLEObject Type="Embed" ProgID="Equation.DSMT4" ShapeID="_x0000_i6045" DrawAspect="Content" ObjectID="_1685733079" r:id="rId32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67" w:name="c11d"/>
            <w:bookmarkEnd w:id="66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465" w:dyaOrig="270" w14:anchorId="4640E857">
                <v:shape id="_x0000_i6046" type="#_x0000_t75" style="width:23.1pt;height:13.6pt" o:ole="">
                  <v:imagedata r:id="rId321" o:title=""/>
                </v:shape>
                <o:OLEObject Type="Embed" ProgID="Equation.DSMT4" ShapeID="_x0000_i6046" DrawAspect="Content" ObjectID="_1685733080" r:id="rId32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67"/>
          <w:p w14:paraId="6B117864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bookmarkEnd w:id="52"/>
        <w:tc>
          <w:tcPr>
            <w:tcW w:w="4252" w:type="dxa"/>
            <w:shd w:val="clear" w:color="auto" w:fill="auto"/>
          </w:tcPr>
          <w:p w14:paraId="184496EE" w14:textId="77777777" w:rsidR="005D5F2A" w:rsidRPr="00103A24" w:rsidRDefault="005D5F2A" w:rsidP="004F3CE1">
            <w:pPr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78DA5173" w14:textId="77777777" w:rsidTr="005D5F2A">
        <w:tc>
          <w:tcPr>
            <w:tcW w:w="6379" w:type="dxa"/>
            <w:shd w:val="clear" w:color="auto" w:fill="FFFFFB"/>
          </w:tcPr>
          <w:p w14:paraId="479DB007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68" w:name="c12q"/>
            <w:bookmarkEnd w:id="68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12: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Nghiệm của phương trình </w:t>
            </w:r>
            <w:r w:rsidRPr="00CE7D54">
              <w:rPr>
                <w:position w:val="-6"/>
              </w:rPr>
              <w:object w:dxaOrig="2205" w:dyaOrig="330" w14:anchorId="431E2CF1">
                <v:shape id="_x0000_i6047" type="#_x0000_t75" style="width:110.05pt;height:16.3pt" o:ole="">
                  <v:imagedata r:id="rId323" o:title=""/>
                </v:shape>
                <o:OLEObject Type="Embed" ProgID="Equation.DSMT4" ShapeID="_x0000_i6047" DrawAspect="Content" ObjectID="_1685733081" r:id="rId32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thỏa điều kiện </w:t>
            </w:r>
            <w:r w:rsidRPr="00CE7D54">
              <w:rPr>
                <w:position w:val="-24"/>
              </w:rPr>
              <w:object w:dxaOrig="975" w:dyaOrig="630" w14:anchorId="77AF037F">
                <v:shape id="_x0000_i6048" type="#_x0000_t75" style="width:48.9pt;height:31.25pt" o:ole="">
                  <v:imagedata r:id="rId325" o:title=""/>
                </v:shape>
                <o:OLEObject Type="Embed" ProgID="Equation.DSMT4" ShapeID="_x0000_i6048" DrawAspect="Content" ObjectID="_1685733082" r:id="rId32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0776D2A4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69" w:name="c12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630" w:dyaOrig="630" w14:anchorId="10261933">
                <v:shape id="_x0000_i6049" type="#_x0000_t75" style="width:31.25pt;height:31.25pt" o:ole="">
                  <v:imagedata r:id="rId327" o:title=""/>
                </v:shape>
                <o:OLEObject Type="Embed" ProgID="Equation.DSMT4" ShapeID="_x0000_i6049" DrawAspect="Content" ObjectID="_1685733083" r:id="rId32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70" w:name="c12b"/>
            <w:bookmarkEnd w:id="69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630" w:dyaOrig="630" w14:anchorId="20A168F6">
                <v:shape id="_x0000_i6050" type="#_x0000_t75" style="width:31.25pt;height:31.25pt" o:ole="">
                  <v:imagedata r:id="rId329" o:title=""/>
                </v:shape>
                <o:OLEObject Type="Embed" ProgID="Equation.DSMT4" ShapeID="_x0000_i6050" DrawAspect="Content" ObjectID="_1685733084" r:id="rId33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71" w:name="c12c"/>
            <w:bookmarkEnd w:id="70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795" w:dyaOrig="630" w14:anchorId="6B445804">
                <v:shape id="_x0000_i6051" type="#_x0000_t75" style="width:40.1pt;height:31.25pt" o:ole="">
                  <v:imagedata r:id="rId331" o:title=""/>
                </v:shape>
                <o:OLEObject Type="Embed" ProgID="Equation.DSMT4" ShapeID="_x0000_i6051" DrawAspect="Content" ObjectID="_1685733085" r:id="rId33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72" w:name="c12d"/>
            <w:bookmarkEnd w:id="71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630" w:dyaOrig="630" w14:anchorId="37F18990">
                <v:shape id="_x0000_i6052" type="#_x0000_t75" style="width:31.25pt;height:31.25pt" o:ole="">
                  <v:imagedata r:id="rId333" o:title=""/>
                </v:shape>
                <o:OLEObject Type="Embed" ProgID="Equation.DSMT4" ShapeID="_x0000_i6052" DrawAspect="Content" ObjectID="_1685733086" r:id="rId33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72"/>
          <w:p w14:paraId="747B85BD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41C68B49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4C7DAFDE" w14:textId="77777777" w:rsidTr="005D5F2A">
        <w:tc>
          <w:tcPr>
            <w:tcW w:w="6379" w:type="dxa"/>
            <w:shd w:val="clear" w:color="auto" w:fill="FFFFFB"/>
          </w:tcPr>
          <w:p w14:paraId="6A739220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73" w:name="c13q"/>
            <w:bookmarkEnd w:id="73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13: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Tập nghiệm của phương trình </w:t>
            </w:r>
            <w:r w:rsidRPr="00CE7D54">
              <w:rPr>
                <w:position w:val="-6"/>
              </w:rPr>
              <w:object w:dxaOrig="2175" w:dyaOrig="285" w14:anchorId="483739BF">
                <v:shape id="_x0000_i6053" type="#_x0000_t75" style="width:108.7pt;height:14.25pt" o:ole="">
                  <v:imagedata r:id="rId335" o:title=""/>
                </v:shape>
                <o:OLEObject Type="Embed" ProgID="Equation.DSMT4" ShapeID="_x0000_i6053" DrawAspect="Content" ObjectID="_1685733087" r:id="rId33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là</w:t>
            </w:r>
          </w:p>
          <w:p w14:paraId="6EB9BE72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74" w:name="c13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lastRenderedPageBreak/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8"/>
                <w:sz w:val="24"/>
                <w:szCs w:val="24"/>
              </w:rPr>
              <w:object w:dxaOrig="2295" w:dyaOrig="675" w14:anchorId="09AF2576">
                <v:shape id="_x0000_i6054" type="#_x0000_t75" style="width:114.8pt;height:33.95pt" o:ole="">
                  <v:imagedata r:id="rId337" o:title=""/>
                </v:shape>
                <o:OLEObject Type="Embed" ProgID="Equation.DSMT4" ShapeID="_x0000_i6054" DrawAspect="Content" ObjectID="_1685733088" r:id="rId338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75" w:name="c13b"/>
            <w:bookmarkEnd w:id="74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8"/>
                <w:sz w:val="24"/>
                <w:szCs w:val="24"/>
              </w:rPr>
              <w:object w:dxaOrig="2295" w:dyaOrig="675" w14:anchorId="1F3CE7E0">
                <v:shape id="_x0000_i6055" type="#_x0000_t75" style="width:114.8pt;height:33.95pt" o:ole="">
                  <v:imagedata r:id="rId339" o:title=""/>
                </v:shape>
                <o:OLEObject Type="Embed" ProgID="Equation.DSMT4" ShapeID="_x0000_i6055" DrawAspect="Content" ObjectID="_1685733089" r:id="rId340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66CC2009" w14:textId="77777777" w:rsidR="005D5F2A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76" w:name="c13c"/>
            <w:bookmarkEnd w:id="75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8"/>
                <w:sz w:val="24"/>
                <w:szCs w:val="24"/>
              </w:rPr>
              <w:object w:dxaOrig="2115" w:dyaOrig="675" w14:anchorId="7E984534">
                <v:shape id="_x0000_i6056" type="#_x0000_t75" style="width:105.95pt;height:33.95pt" o:ole="">
                  <v:imagedata r:id="rId341" o:title=""/>
                </v:shape>
                <o:OLEObject Type="Embed" ProgID="Equation.DSMT4" ShapeID="_x0000_i6056" DrawAspect="Content" ObjectID="_1685733090" r:id="rId342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77" w:name="c13d"/>
            <w:bookmarkEnd w:id="76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</w:p>
          <w:p w14:paraId="3FF5E697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8"/>
                <w:sz w:val="24"/>
                <w:szCs w:val="24"/>
              </w:rPr>
              <w:object w:dxaOrig="4080" w:dyaOrig="675" w14:anchorId="32A3CB03">
                <v:shape id="_x0000_i6057" type="#_x0000_t75" style="width:203.75pt;height:33.95pt" o:ole="">
                  <v:imagedata r:id="rId343" o:title=""/>
                </v:shape>
                <o:OLEObject Type="Embed" ProgID="Equation.DSMT4" ShapeID="_x0000_i6057" DrawAspect="Content" ObjectID="_1685733091" r:id="rId344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bookmarkEnd w:id="77"/>
          <w:p w14:paraId="579C0938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181A856F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lastRenderedPageBreak/>
              <w:t>Lời giải</w:t>
            </w:r>
          </w:p>
        </w:tc>
      </w:tr>
      <w:tr w:rsidR="005D5F2A" w:rsidRPr="00DC32EB" w14:paraId="6CEEB4F4" w14:textId="77777777" w:rsidTr="005D5F2A">
        <w:tc>
          <w:tcPr>
            <w:tcW w:w="6379" w:type="dxa"/>
            <w:shd w:val="clear" w:color="auto" w:fill="FFFFFB"/>
          </w:tcPr>
          <w:p w14:paraId="0CD0A880" w14:textId="77777777" w:rsidR="005D5F2A" w:rsidRPr="00CE7D54" w:rsidRDefault="005D5F2A" w:rsidP="004F3CE1">
            <w:pPr>
              <w:spacing w:before="96" w:after="48"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78" w:name="c14q"/>
            <w:bookmarkEnd w:id="78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14: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Giải phương trình </w:t>
            </w:r>
            <w:r w:rsidRPr="00CE7D54">
              <w:rPr>
                <w:position w:val="-6"/>
              </w:rPr>
              <w:object w:dxaOrig="2101" w:dyaOrig="285" w14:anchorId="50AFF3F3">
                <v:shape id="_x0000_i6058" type="#_x0000_t75" style="width:105.3pt;height:14.25pt" o:ole="">
                  <v:imagedata r:id="rId345" o:title=""/>
                </v:shape>
                <o:OLEObject Type="Embed" ProgID="Equation.DSMT4" ShapeID="_x0000_i6058" DrawAspect="Content" ObjectID="_1685733092" r:id="rId34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BDCE99A" w14:textId="77777777" w:rsidR="005D5F2A" w:rsidRPr="00CE7D54" w:rsidRDefault="005D5F2A" w:rsidP="004F3CE1">
            <w:pPr>
              <w:pStyle w:val="ListParagraph"/>
              <w:tabs>
                <w:tab w:val="left" w:pos="85"/>
                <w:tab w:val="left" w:pos="3146"/>
              </w:tabs>
              <w:spacing w:before="96" w:after="48" w:line="276" w:lineRule="auto"/>
              <w:ind w:left="0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bookmarkStart w:id="79" w:name="c14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position w:val="-24"/>
                <w:sz w:val="24"/>
                <w:szCs w:val="24"/>
              </w:rPr>
              <w:object w:dxaOrig="1080" w:dyaOrig="615" w14:anchorId="092EA485">
                <v:shape id="_x0000_i6059" type="#_x0000_t75" style="width:54.35pt;height:30.55pt" o:ole="">
                  <v:imagedata r:id="rId347" o:title=""/>
                </v:shape>
                <o:OLEObject Type="Embed" ProgID="Equation.DSMT4" ShapeID="_x0000_i6059" DrawAspect="Content" ObjectID="_1685733093" r:id="rId348"/>
              </w:object>
            </w:r>
            <w:r w:rsidRPr="00CE7D54">
              <w:rPr>
                <w:rFonts w:ascii="Chu Van An" w:hAnsi="Chu Van An" w:cs="Chu Van An"/>
                <w:b/>
                <w:sz w:val="24"/>
                <w:szCs w:val="24"/>
              </w:rPr>
              <w:t>.</w:t>
            </w:r>
            <w:bookmarkStart w:id="80" w:name="c14b"/>
            <w:bookmarkEnd w:id="79"/>
            <w:r w:rsidRPr="00CE7D54">
              <w:rPr>
                <w:rFonts w:ascii="Chu Van An" w:hAnsi="Chu Van An" w:cs="Chu Van An"/>
                <w:b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b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position w:val="-24"/>
                <w:sz w:val="24"/>
                <w:szCs w:val="24"/>
              </w:rPr>
              <w:object w:dxaOrig="1245" w:dyaOrig="615" w14:anchorId="5D6A43BA">
                <v:shape id="_x0000_i6060" type="#_x0000_t75" style="width:62.5pt;height:30.55pt" o:ole="">
                  <v:imagedata r:id="rId349" o:title=""/>
                </v:shape>
                <o:OLEObject Type="Embed" ProgID="Equation.DSMT4" ShapeID="_x0000_i6060" DrawAspect="Content" ObjectID="_1685733094" r:id="rId350"/>
              </w:object>
            </w:r>
            <w:r w:rsidRPr="00CE7D54">
              <w:rPr>
                <w:rFonts w:ascii="Chu Van An" w:hAnsi="Chu Van An" w:cs="Chu Van An"/>
                <w:b/>
                <w:sz w:val="24"/>
                <w:szCs w:val="24"/>
              </w:rPr>
              <w:t>.</w:t>
            </w:r>
          </w:p>
          <w:p w14:paraId="24FA8E24" w14:textId="77777777" w:rsidR="005D5F2A" w:rsidRPr="00CE7D54" w:rsidRDefault="005D5F2A" w:rsidP="004F3CE1">
            <w:pPr>
              <w:pStyle w:val="ListParagraph"/>
              <w:tabs>
                <w:tab w:val="left" w:pos="85"/>
                <w:tab w:val="left" w:pos="3146"/>
              </w:tabs>
              <w:spacing w:before="96" w:after="48" w:line="276" w:lineRule="auto"/>
              <w:ind w:left="0"/>
              <w:mirrorIndents/>
              <w:rPr>
                <w:rFonts w:ascii="Chu Van An" w:hAnsi="Chu Van An" w:cs="Chu Van An"/>
                <w:b/>
                <w:sz w:val="24"/>
                <w:szCs w:val="24"/>
              </w:rPr>
            </w:pPr>
            <w:bookmarkStart w:id="81" w:name="c14c"/>
            <w:bookmarkEnd w:id="80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b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position w:val="-6"/>
                <w:sz w:val="24"/>
                <w:szCs w:val="24"/>
              </w:rPr>
              <w:object w:dxaOrig="825" w:dyaOrig="285" w14:anchorId="50B5265D">
                <v:shape id="_x0000_i6061" type="#_x0000_t75" style="width:41.45pt;height:14.25pt" o:ole="">
                  <v:imagedata r:id="rId351" o:title=""/>
                </v:shape>
                <o:OLEObject Type="Embed" ProgID="Equation.DSMT4" ShapeID="_x0000_i6061" DrawAspect="Content" ObjectID="_1685733095" r:id="rId352"/>
              </w:object>
            </w:r>
            <w:r w:rsidRPr="00CE7D54">
              <w:rPr>
                <w:rFonts w:ascii="Chu Van An" w:hAnsi="Chu Van An" w:cs="Chu Van An"/>
                <w:b/>
                <w:sz w:val="24"/>
                <w:szCs w:val="24"/>
              </w:rPr>
              <w:t>.</w:t>
            </w:r>
            <w:bookmarkStart w:id="82" w:name="c14d"/>
            <w:bookmarkEnd w:id="81"/>
            <w:r w:rsidRPr="00CE7D54">
              <w:rPr>
                <w:rFonts w:ascii="Chu Van An" w:hAnsi="Chu Van An" w:cs="Chu Van An"/>
                <w:b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b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position w:val="-24"/>
                <w:sz w:val="24"/>
                <w:szCs w:val="24"/>
              </w:rPr>
              <w:object w:dxaOrig="1200" w:dyaOrig="615" w14:anchorId="508D97EC">
                <v:shape id="_x0000_i6062" type="#_x0000_t75" style="width:59.75pt;height:30.55pt" o:ole="">
                  <v:imagedata r:id="rId353" o:title=""/>
                </v:shape>
                <o:OLEObject Type="Embed" ProgID="Equation.DSMT4" ShapeID="_x0000_i6062" DrawAspect="Content" ObjectID="_1685733096" r:id="rId354"/>
              </w:object>
            </w:r>
            <w:r w:rsidRPr="00CE7D54">
              <w:rPr>
                <w:rFonts w:ascii="Chu Van An" w:hAnsi="Chu Van An" w:cs="Chu Van An"/>
                <w:b/>
                <w:sz w:val="24"/>
                <w:szCs w:val="24"/>
              </w:rPr>
              <w:t>.</w:t>
            </w:r>
          </w:p>
          <w:bookmarkEnd w:id="82"/>
          <w:p w14:paraId="3B2BC2B6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18D98C79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172855A6" w14:textId="77777777" w:rsidTr="005D5F2A">
        <w:tc>
          <w:tcPr>
            <w:tcW w:w="6379" w:type="dxa"/>
            <w:shd w:val="clear" w:color="auto" w:fill="FFFFFB"/>
          </w:tcPr>
          <w:p w14:paraId="1CA0DAEC" w14:textId="77777777" w:rsidR="005D5F2A" w:rsidRPr="00CE7D54" w:rsidRDefault="005D5F2A" w:rsidP="004F3CE1">
            <w:pPr>
              <w:autoSpaceDE w:val="0"/>
              <w:autoSpaceDN w:val="0"/>
              <w:adjustRightInd w:val="0"/>
              <w:spacing w:line="276" w:lineRule="auto"/>
              <w:mirrorIndents/>
              <w:textAlignment w:val="center"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83" w:name="c15q"/>
            <w:bookmarkEnd w:id="83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15: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Số nghiệm của phương trình </w:t>
            </w:r>
            <w:r w:rsidRPr="00CE7D54">
              <w:rPr>
                <w:position w:val="-4"/>
              </w:rPr>
              <w:object w:dxaOrig="2025" w:dyaOrig="315" w14:anchorId="630A2647">
                <v:shape id="_x0000_i6063" type="#_x0000_t75" style="width:101.2pt;height:15.6pt" o:ole="">
                  <v:imagedata r:id="rId355" o:title=""/>
                </v:shape>
                <o:OLEObject Type="Embed" ProgID="Equation.DSMT4" ShapeID="_x0000_i6063" DrawAspect="Content" ObjectID="_1685733097" r:id="rId35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trong đoạn </w:t>
            </w:r>
            <w:r w:rsidRPr="00CE7D54">
              <w:rPr>
                <w:position w:val="-4"/>
              </w:rPr>
              <w:object w:dxaOrig="675" w:dyaOrig="405" w14:anchorId="176B6110">
                <v:shape id="_x0000_i6064" type="#_x0000_t75" style="width:33.95pt;height:20.4pt" o:ole="">
                  <v:imagedata r:id="rId357" o:title=""/>
                </v:shape>
                <o:OLEObject Type="Embed" ProgID="Equation.DSMT4" ShapeID="_x0000_i6064" DrawAspect="Content" ObjectID="_1685733098" r:id="rId35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61FB40F6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autoSpaceDE w:val="0"/>
              <w:autoSpaceDN w:val="0"/>
              <w:adjustRightInd w:val="0"/>
              <w:spacing w:line="276" w:lineRule="auto"/>
              <w:mirrorIndents/>
              <w:textAlignment w:val="center"/>
              <w:rPr>
                <w:rFonts w:ascii="Chu Van An" w:hAnsi="Chu Van An" w:cs="Chu Van An"/>
                <w:sz w:val="24"/>
                <w:szCs w:val="24"/>
              </w:rPr>
            </w:pPr>
            <w:bookmarkStart w:id="84" w:name="c15a"/>
            <w:r w:rsidRPr="00CE7D54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2.</w:t>
            </w:r>
            <w:bookmarkStart w:id="85" w:name="c15b"/>
            <w:bookmarkEnd w:id="84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4.</w:t>
            </w:r>
            <w:bookmarkStart w:id="86" w:name="c15c"/>
            <w:bookmarkEnd w:id="85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3.</w:t>
            </w:r>
            <w:bookmarkStart w:id="87" w:name="c15d"/>
            <w:bookmarkEnd w:id="86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1.</w:t>
            </w:r>
          </w:p>
          <w:bookmarkEnd w:id="87"/>
          <w:p w14:paraId="7EF8042A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0BC4C78E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253992F8" w14:textId="77777777" w:rsidTr="005D5F2A">
        <w:tc>
          <w:tcPr>
            <w:tcW w:w="6379" w:type="dxa"/>
            <w:shd w:val="clear" w:color="auto" w:fill="FFFFFB"/>
          </w:tcPr>
          <w:p w14:paraId="016A8A97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88" w:name="c16q"/>
            <w:bookmarkEnd w:id="88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16: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Nghiệm của phương trình: </w:t>
            </w:r>
            <w:r w:rsidRPr="00CE7D54">
              <w:rPr>
                <w:noProof/>
                <w:position w:val="-6"/>
              </w:rPr>
              <w:object w:dxaOrig="1755" w:dyaOrig="270" w14:anchorId="0D77728A">
                <v:shape id="_x0000_i6065" type="#_x0000_t75" style="width:87.6pt;height:13.6pt;mso-width-percent:0;mso-height-percent:0;mso-width-percent:0;mso-height-percent:0" o:ole="">
                  <v:imagedata r:id="rId359" o:title=""/>
                </v:shape>
                <o:OLEObject Type="Embed" ProgID="Equation.DSMT4" ShapeID="_x0000_i6065" DrawAspect="Content" ObjectID="_1685733099" r:id="rId36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6F5368B1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89" w:name="c16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noProof/>
                <w:color w:val="0000FF"/>
                <w:position w:val="-24"/>
                <w:sz w:val="24"/>
                <w:szCs w:val="24"/>
              </w:rPr>
              <w:object w:dxaOrig="2145" w:dyaOrig="660" w14:anchorId="3A71D5CD">
                <v:shape id="_x0000_i6066" type="#_x0000_t75" style="width:107.3pt;height:33.3pt;mso-width-percent:0;mso-height-percent:0;mso-width-percent:0;mso-height-percent:0" o:ole="">
                  <v:imagedata r:id="rId361" o:title=""/>
                </v:shape>
                <o:OLEObject Type="Embed" ProgID="Equation.DSMT4" ShapeID="_x0000_i6066" DrawAspect="Content" ObjectID="_1685733100" r:id="rId36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90" w:name="c16b"/>
            <w:bookmarkEnd w:id="89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noProof/>
                <w:color w:val="0000FF"/>
                <w:position w:val="-24"/>
                <w:sz w:val="24"/>
                <w:szCs w:val="24"/>
              </w:rPr>
              <w:object w:dxaOrig="1980" w:dyaOrig="660" w14:anchorId="3C23DFC2">
                <v:shape id="_x0000_i6067" type="#_x0000_t75" style="width:99.15pt;height:33.3pt;mso-width-percent:0;mso-height-percent:0;mso-width-percent:0;mso-height-percent:0" o:ole="">
                  <v:imagedata r:id="rId363" o:title=""/>
                </v:shape>
                <o:OLEObject Type="Embed" ProgID="Equation.DSMT4" ShapeID="_x0000_i6067" DrawAspect="Content" ObjectID="_1685733101" r:id="rId36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DE44416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color w:val="000000"/>
                <w:sz w:val="24"/>
                <w:szCs w:val="24"/>
              </w:rPr>
            </w:pPr>
            <w:bookmarkStart w:id="91" w:name="c16c"/>
            <w:bookmarkEnd w:id="90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noProof/>
                <w:color w:val="0000FF"/>
                <w:position w:val="-24"/>
                <w:sz w:val="24"/>
                <w:szCs w:val="24"/>
              </w:rPr>
              <w:object w:dxaOrig="2100" w:dyaOrig="660" w14:anchorId="474BD77D">
                <v:shape id="_x0000_i6068" type="#_x0000_t75" style="width:105.3pt;height:33.3pt;mso-width-percent:0;mso-height-percent:0;mso-width-percent:0;mso-height-percent:0" o:ole="">
                  <v:imagedata r:id="rId365" o:title=""/>
                </v:shape>
                <o:OLEObject Type="Embed" ProgID="Equation.DSMT4" ShapeID="_x0000_i6068" DrawAspect="Content" ObjectID="_1685733102" r:id="rId366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bookmarkStart w:id="92" w:name="c16d"/>
            <w:bookmarkEnd w:id="91"/>
            <w:r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noProof/>
                <w:color w:val="0000FF"/>
                <w:position w:val="-24"/>
                <w:sz w:val="24"/>
                <w:szCs w:val="24"/>
              </w:rPr>
              <w:object w:dxaOrig="2280" w:dyaOrig="660" w14:anchorId="4396B139">
                <v:shape id="_x0000_i6069" type="#_x0000_t75" style="width:114.1pt;height:33.3pt;mso-width-percent:0;mso-height-percent:0;mso-width-percent:0;mso-height-percent:0" o:ole="">
                  <v:imagedata r:id="rId367" o:title=""/>
                </v:shape>
                <o:OLEObject Type="Embed" ProgID="Equation.DSMT4" ShapeID="_x0000_i6069" DrawAspect="Content" ObjectID="_1685733103" r:id="rId368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bookmarkEnd w:id="92"/>
          <w:p w14:paraId="6914FA0C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64C99A83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591A255F" w14:textId="77777777" w:rsidTr="005D5F2A">
        <w:tc>
          <w:tcPr>
            <w:tcW w:w="6379" w:type="dxa"/>
            <w:shd w:val="clear" w:color="auto" w:fill="FFFFFB"/>
          </w:tcPr>
          <w:p w14:paraId="2CC805D8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93" w:name="c17q"/>
            <w:bookmarkEnd w:id="93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17: 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Tập nghiệm của phương trình </w:t>
            </w:r>
            <w:r w:rsidRPr="00CE7D54">
              <w:rPr>
                <w:position w:val="-6"/>
                <w:lang w:val="fr-FR"/>
              </w:rPr>
              <w:object w:dxaOrig="2400" w:dyaOrig="320" w14:anchorId="0719B73F">
                <v:shape id="_x0000_i6070" type="#_x0000_t75" style="width:120.25pt;height:15.6pt" o:ole="">
                  <v:imagedata r:id="rId369" o:title=""/>
                </v:shape>
                <o:OLEObject Type="Embed" ProgID="Equation.DSMT4" ShapeID="_x0000_i6070" DrawAspect="Content" ObjectID="_1685733104" r:id="rId37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là</w:t>
            </w:r>
          </w:p>
          <w:p w14:paraId="1094E977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bookmarkStart w:id="94" w:name="c17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position w:val="-28"/>
                <w:sz w:val="24"/>
                <w:szCs w:val="24"/>
                <w:lang w:val="fr-FR"/>
              </w:rPr>
              <w:object w:dxaOrig="2100" w:dyaOrig="680" w14:anchorId="00978FB5">
                <v:shape id="_x0000_i6071" type="#_x0000_t75" style="width:105.3pt;height:33.95pt" o:ole="">
                  <v:imagedata r:id="rId371" o:title=""/>
                </v:shape>
                <o:OLEObject Type="Embed" ProgID="Equation.DSMT4" ShapeID="_x0000_i6071" DrawAspect="Content" ObjectID="_1685733105" r:id="rId37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95" w:name="c17b"/>
            <w:bookmarkEnd w:id="94"/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28"/>
                <w:sz w:val="24"/>
                <w:szCs w:val="24"/>
                <w:lang w:val="fr-FR"/>
              </w:rPr>
              <w:object w:dxaOrig="2000" w:dyaOrig="680" w14:anchorId="5170BF7C">
                <v:shape id="_x0000_i6072" type="#_x0000_t75" style="width:99.85pt;height:33.95pt" o:ole="">
                  <v:imagedata r:id="rId373" o:title=""/>
                </v:shape>
                <o:OLEObject Type="Embed" ProgID="Equation.DSMT4" ShapeID="_x0000_i6072" DrawAspect="Content" ObjectID="_1685733106" r:id="rId37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3BCD4456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bookmarkStart w:id="96" w:name="c17c"/>
            <w:bookmarkEnd w:id="95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position w:val="-6"/>
                <w:sz w:val="24"/>
                <w:szCs w:val="24"/>
                <w:lang w:val="fr-FR"/>
              </w:rPr>
              <w:object w:dxaOrig="660" w:dyaOrig="280" w14:anchorId="6D6EE2BE">
                <v:shape id="_x0000_i6073" type="#_x0000_t75" style="width:33.3pt;height:14.25pt" o:ole="">
                  <v:imagedata r:id="rId375" o:title=""/>
                </v:shape>
                <o:OLEObject Type="Embed" ProgID="Equation.DSMT4" ShapeID="_x0000_i6073" DrawAspect="Content" ObjectID="_1685733107" r:id="rId37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97" w:name="c17d"/>
            <w:bookmarkEnd w:id="96"/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14"/>
                <w:sz w:val="24"/>
                <w:szCs w:val="24"/>
                <w:lang w:val="fr-FR"/>
              </w:rPr>
              <w:object w:dxaOrig="1540" w:dyaOrig="400" w14:anchorId="51FD9180">
                <v:shape id="_x0000_i6074" type="#_x0000_t75" style="width:77.45pt;height:20.4pt" o:ole="">
                  <v:imagedata r:id="rId377" o:title=""/>
                </v:shape>
                <o:OLEObject Type="Embed" ProgID="Equation.DSMT4" ShapeID="_x0000_i6074" DrawAspect="Content" ObjectID="_1685733108" r:id="rId37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bookmarkEnd w:id="97"/>
          <w:p w14:paraId="4CC3635E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7EC7FBF7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1E0FDB85" w14:textId="77777777" w:rsidTr="005D5F2A">
        <w:tc>
          <w:tcPr>
            <w:tcW w:w="6379" w:type="dxa"/>
            <w:shd w:val="clear" w:color="auto" w:fill="FFFFFB"/>
          </w:tcPr>
          <w:p w14:paraId="5B18840D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Câu </w:t>
            </w:r>
            <w:bookmarkStart w:id="98" w:name="c18q"/>
            <w:bookmarkEnd w:id="98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18: 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Tập nghiệm của phương trình </w:t>
            </w:r>
            <w:r w:rsidRPr="00CE7D54">
              <w:rPr>
                <w:position w:val="-6"/>
                <w:lang w:val="fr-FR"/>
              </w:rPr>
              <w:object w:dxaOrig="2100" w:dyaOrig="320" w14:anchorId="07C3CCB8">
                <v:shape id="_x0000_i6075" type="#_x0000_t75" style="width:105.3pt;height:15.6pt" o:ole="">
                  <v:imagedata r:id="rId379" o:title=""/>
                </v:shape>
                <o:OLEObject Type="Embed" ProgID="Equation.DSMT4" ShapeID="_x0000_i6075" DrawAspect="Content" ObjectID="_1685733109" r:id="rId38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là</w:t>
            </w:r>
          </w:p>
          <w:p w14:paraId="568EDF0E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bookmarkStart w:id="99" w:name="c18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position w:val="-28"/>
                <w:sz w:val="24"/>
                <w:szCs w:val="24"/>
                <w:lang w:val="fr-FR"/>
              </w:rPr>
              <w:object w:dxaOrig="2120" w:dyaOrig="680" w14:anchorId="7D9173ED">
                <v:shape id="_x0000_i6076" type="#_x0000_t75" style="width:105.95pt;height:33.95pt" o:ole="">
                  <v:imagedata r:id="rId381" o:title=""/>
                </v:shape>
                <o:OLEObject Type="Embed" ProgID="Equation.DSMT4" ShapeID="_x0000_i6076" DrawAspect="Content" ObjectID="_1685733110" r:id="rId38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100" w:name="c18b"/>
            <w:bookmarkEnd w:id="99"/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14"/>
                <w:sz w:val="24"/>
                <w:szCs w:val="24"/>
                <w:lang w:val="fr-FR"/>
              </w:rPr>
              <w:object w:dxaOrig="1660" w:dyaOrig="400" w14:anchorId="50193712">
                <v:shape id="_x0000_i6077" type="#_x0000_t75" style="width:83.55pt;height:20.4pt" o:ole="">
                  <v:imagedata r:id="rId383" o:title=""/>
                </v:shape>
                <o:OLEObject Type="Embed" ProgID="Equation.DSMT4" ShapeID="_x0000_i6077" DrawAspect="Content" ObjectID="_1685733111" r:id="rId38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42101159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bookmarkStart w:id="101" w:name="c18c"/>
            <w:bookmarkEnd w:id="100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position w:val="-14"/>
                <w:sz w:val="24"/>
                <w:szCs w:val="24"/>
                <w:lang w:val="fr-FR"/>
              </w:rPr>
              <w:object w:dxaOrig="1540" w:dyaOrig="400" w14:anchorId="72627DA2">
                <v:shape id="_x0000_i6078" type="#_x0000_t75" style="width:77.45pt;height:20.4pt" o:ole="">
                  <v:imagedata r:id="rId385" o:title=""/>
                </v:shape>
                <o:OLEObject Type="Embed" ProgID="Equation.DSMT4" ShapeID="_x0000_i6078" DrawAspect="Content" ObjectID="_1685733112" r:id="rId38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bookmarkStart w:id="102" w:name="c18d"/>
            <w:bookmarkEnd w:id="101"/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E7D54">
              <w:rPr>
                <w:rFonts w:ascii="Chu Van An" w:hAnsi="Chu Van An" w:cs="Chu Van An"/>
                <w:b/>
                <w:color w:val="0000FF"/>
                <w:position w:val="-28"/>
                <w:sz w:val="24"/>
                <w:szCs w:val="24"/>
                <w:lang w:val="fr-FR"/>
              </w:rPr>
              <w:object w:dxaOrig="2000" w:dyaOrig="680" w14:anchorId="477AB6B9">
                <v:shape id="_x0000_i6079" type="#_x0000_t75" style="width:99.85pt;height:33.95pt" o:ole="">
                  <v:imagedata r:id="rId387" o:title=""/>
                </v:shape>
                <o:OLEObject Type="Embed" ProgID="Equation.DSMT4" ShapeID="_x0000_i6079" DrawAspect="Content" ObjectID="_1685733113" r:id="rId38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bookmarkEnd w:id="102"/>
          <w:p w14:paraId="7D76676F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426B00F0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41304A64" w14:textId="77777777" w:rsidTr="005D5F2A">
        <w:tc>
          <w:tcPr>
            <w:tcW w:w="6379" w:type="dxa"/>
            <w:shd w:val="clear" w:color="auto" w:fill="FFFFFB"/>
          </w:tcPr>
          <w:p w14:paraId="6165391C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03" w:name="c19q"/>
            <w:bookmarkEnd w:id="103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19: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Số nghiệm của phương trình </w:t>
            </w:r>
            <w:r w:rsidRPr="00CE7D54">
              <w:rPr>
                <w:position w:val="-6"/>
              </w:rPr>
              <w:object w:dxaOrig="2175" w:dyaOrig="285" w14:anchorId="49C0AF3F">
                <v:shape id="_x0000_i6080" type="#_x0000_t75" style="width:108.7pt;height:14.25pt" o:ole="">
                  <v:imagedata r:id="rId389" o:title=""/>
                </v:shape>
                <o:OLEObject Type="Embed" ProgID="Equation.DSMT4" ShapeID="_x0000_i6080" DrawAspect="Content" ObjectID="_1685733114" r:id="rId39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trên khoảng </w:t>
            </w:r>
            <w:r w:rsidRPr="00CE7D54">
              <w:rPr>
                <w:position w:val="-30"/>
              </w:rPr>
              <w:object w:dxaOrig="885" w:dyaOrig="720" w14:anchorId="000FEE24">
                <v:shape id="_x0000_i6081" type="#_x0000_t75" style="width:44.15pt;height:36pt" o:ole="">
                  <v:imagedata r:id="rId391" o:title=""/>
                </v:shape>
                <o:OLEObject Type="Embed" ProgID="Equation.DSMT4" ShapeID="_x0000_i6081" DrawAspect="Content" ObjectID="_1685733115" r:id="rId39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034CBF11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104" w:name="c19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lastRenderedPageBreak/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4"/>
                <w:sz w:val="24"/>
                <w:szCs w:val="24"/>
              </w:rPr>
              <w:object w:dxaOrig="195" w:dyaOrig="255" w14:anchorId="7E2F7DEB">
                <v:shape id="_x0000_i6082" type="#_x0000_t75" style="width:9.5pt;height:12.9pt" o:ole="">
                  <v:imagedata r:id="rId393" o:title=""/>
                </v:shape>
                <o:OLEObject Type="Embed" ProgID="Equation.DSMT4" ShapeID="_x0000_i6082" DrawAspect="Content" ObjectID="_1685733116" r:id="rId39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5" w:name="c19b"/>
            <w:bookmarkEnd w:id="104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95" w:dyaOrig="285" w14:anchorId="7EFE8BF7">
                <v:shape id="_x0000_i6083" type="#_x0000_t75" style="width:9.5pt;height:14.25pt" o:ole="">
                  <v:imagedata r:id="rId395" o:title=""/>
                </v:shape>
                <o:OLEObject Type="Embed" ProgID="Equation.DSMT4" ShapeID="_x0000_i6083" DrawAspect="Content" ObjectID="_1685733117" r:id="rId39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6" w:name="c19c"/>
            <w:bookmarkEnd w:id="105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4"/>
                <w:sz w:val="24"/>
                <w:szCs w:val="24"/>
              </w:rPr>
              <w:object w:dxaOrig="165" w:dyaOrig="255" w14:anchorId="064C8A6E">
                <v:shape id="_x0000_i6084" type="#_x0000_t75" style="width:8.15pt;height:12.9pt" o:ole="">
                  <v:imagedata r:id="rId397" o:title=""/>
                </v:shape>
                <o:OLEObject Type="Embed" ProgID="Equation.DSMT4" ShapeID="_x0000_i6084" DrawAspect="Content" ObjectID="_1685733118" r:id="rId39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07" w:name="c19d"/>
            <w:bookmarkEnd w:id="106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80" w:dyaOrig="285" w14:anchorId="41674FA3">
                <v:shape id="_x0000_i6085" type="#_x0000_t75" style="width:8.85pt;height:14.25pt" o:ole="">
                  <v:imagedata r:id="rId399" o:title=""/>
                </v:shape>
                <o:OLEObject Type="Embed" ProgID="Equation.DSMT4" ShapeID="_x0000_i6085" DrawAspect="Content" ObjectID="_1685733119" r:id="rId40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07"/>
          <w:p w14:paraId="324AA520" w14:textId="77777777" w:rsidR="005D5F2A" w:rsidRPr="00206EEF" w:rsidRDefault="005D5F2A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74AD8E12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lastRenderedPageBreak/>
              <w:t>Lời giải</w:t>
            </w:r>
          </w:p>
        </w:tc>
      </w:tr>
      <w:tr w:rsidR="005D5F2A" w:rsidRPr="00DC32EB" w14:paraId="1B096C37" w14:textId="77777777" w:rsidTr="005D5F2A">
        <w:trPr>
          <w:trHeight w:val="374"/>
        </w:trPr>
        <w:tc>
          <w:tcPr>
            <w:tcW w:w="6379" w:type="dxa"/>
            <w:shd w:val="clear" w:color="auto" w:fill="FFFFFB"/>
          </w:tcPr>
          <w:p w14:paraId="74A2AFEC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08" w:name="c20q"/>
            <w:bookmarkEnd w:id="108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20: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Tổng tất cả các nghiệm thuộc </w:t>
            </w:r>
            <w:r w:rsidRPr="00CE7D54">
              <w:rPr>
                <w:position w:val="-14"/>
              </w:rPr>
              <w:object w:dxaOrig="804" w:dyaOrig="402" w14:anchorId="33670A77">
                <v:shape id="_x0000_i6086" type="#_x0000_t75" style="width:40.75pt;height:20.4pt" o:ole="">
                  <v:imagedata r:id="rId311" o:title=""/>
                </v:shape>
                <o:OLEObject Type="Embed" ProgID="Equation.DSMT4" ShapeID="_x0000_i6086" DrawAspect="Content" ObjectID="_1685733120" r:id="rId401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của phương trình </w:t>
            </w:r>
            <w:r w:rsidRPr="00CE7D54">
              <w:rPr>
                <w:position w:val="-6"/>
              </w:rPr>
              <w:object w:dxaOrig="2244" w:dyaOrig="355" w14:anchorId="13094070">
                <v:shape id="_x0000_i6087" type="#_x0000_t75" style="width:112.75pt;height:17.65pt" o:ole="">
                  <v:imagedata r:id="rId313" o:title=""/>
                </v:shape>
                <o:OLEObject Type="Embed" ProgID="Equation.DSMT4" ShapeID="_x0000_i6087" DrawAspect="Content" ObjectID="_1685733121" r:id="rId40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2043E985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109" w:name="c20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468" w:dyaOrig="271" w14:anchorId="64F9CDEB">
                <v:shape id="_x0000_i6088" type="#_x0000_t75" style="width:23.1pt;height:13.6pt" o:ole="">
                  <v:imagedata r:id="rId315" o:title=""/>
                </v:shape>
                <o:OLEObject Type="Embed" ProgID="Equation.DSMT4" ShapeID="_x0000_i6088" DrawAspect="Content" ObjectID="_1685733122" r:id="rId403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10" w:name="c20b"/>
            <w:bookmarkEnd w:id="109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468" w:dyaOrig="271" w14:anchorId="5E5DAA47">
                <v:shape id="_x0000_i6089" type="#_x0000_t75" style="width:23.1pt;height:13.6pt" o:ole="">
                  <v:imagedata r:id="rId317" o:title=""/>
                </v:shape>
                <o:OLEObject Type="Embed" ProgID="Equation.DSMT4" ShapeID="_x0000_i6089" DrawAspect="Content" ObjectID="_1685733123" r:id="rId40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11" w:name="c20c"/>
            <w:bookmarkEnd w:id="110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468" w:dyaOrig="271" w14:anchorId="4A5A53F0">
                <v:shape id="_x0000_i6090" type="#_x0000_t75" style="width:23.1pt;height:13.6pt" o:ole="">
                  <v:imagedata r:id="rId319" o:title=""/>
                </v:shape>
                <o:OLEObject Type="Embed" ProgID="Equation.DSMT4" ShapeID="_x0000_i6090" DrawAspect="Content" ObjectID="_1685733124" r:id="rId405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12" w:name="c20d"/>
            <w:bookmarkEnd w:id="111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468" w:dyaOrig="271" w14:anchorId="0652F87B">
                <v:shape id="_x0000_i6091" type="#_x0000_t75" style="width:23.1pt;height:13.6pt" o:ole="">
                  <v:imagedata r:id="rId321" o:title=""/>
                </v:shape>
                <o:OLEObject Type="Embed" ProgID="Equation.DSMT4" ShapeID="_x0000_i6091" DrawAspect="Content" ObjectID="_1685733125" r:id="rId40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12"/>
          <w:p w14:paraId="686265A9" w14:textId="77777777" w:rsidR="005D5F2A" w:rsidRPr="00206EEF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position w:val="-6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21E2F623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7392ED60" w14:textId="77777777" w:rsidTr="005D5F2A">
        <w:trPr>
          <w:trHeight w:val="374"/>
        </w:trPr>
        <w:tc>
          <w:tcPr>
            <w:tcW w:w="6379" w:type="dxa"/>
            <w:shd w:val="clear" w:color="auto" w:fill="FFFFFB"/>
          </w:tcPr>
          <w:p w14:paraId="5389491B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13" w:name="c21q"/>
            <w:bookmarkEnd w:id="113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21: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Nghiệm của phương trình </w:t>
            </w:r>
            <w:r w:rsidRPr="00CE7D54">
              <w:rPr>
                <w:position w:val="-6"/>
              </w:rPr>
              <w:object w:dxaOrig="2207" w:dyaOrig="327" w14:anchorId="38133571">
                <v:shape id="_x0000_i6092" type="#_x0000_t75" style="width:110.05pt;height:16.3pt" o:ole="">
                  <v:imagedata r:id="rId323" o:title=""/>
                </v:shape>
                <o:OLEObject Type="Embed" ProgID="Equation.DSMT4" ShapeID="_x0000_i6092" DrawAspect="Content" ObjectID="_1685733126" r:id="rId407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thỏa điều kiện </w:t>
            </w:r>
            <w:r w:rsidRPr="00CE7D54">
              <w:rPr>
                <w:position w:val="-24"/>
              </w:rPr>
              <w:object w:dxaOrig="972" w:dyaOrig="626" w14:anchorId="53F5F0B7">
                <v:shape id="_x0000_i6093" type="#_x0000_t75" style="width:48.9pt;height:31.25pt" o:ole="">
                  <v:imagedata r:id="rId325" o:title=""/>
                </v:shape>
                <o:OLEObject Type="Embed" ProgID="Equation.DSMT4" ShapeID="_x0000_i6093" DrawAspect="Content" ObjectID="_1685733127" r:id="rId40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54C66374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114" w:name="c21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626" w:dyaOrig="626" w14:anchorId="1D206CF5">
                <v:shape id="_x0000_i6094" type="#_x0000_t75" style="width:31.25pt;height:31.25pt" o:ole="">
                  <v:imagedata r:id="rId327" o:title=""/>
                </v:shape>
                <o:OLEObject Type="Embed" ProgID="Equation.DSMT4" ShapeID="_x0000_i6094" DrawAspect="Content" ObjectID="_1685733128" r:id="rId409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15" w:name="c21b"/>
            <w:bookmarkEnd w:id="114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626" w:dyaOrig="626" w14:anchorId="0000A9A2">
                <v:shape id="_x0000_i6095" type="#_x0000_t75" style="width:31.25pt;height:31.25pt" o:ole="">
                  <v:imagedata r:id="rId329" o:title=""/>
                </v:shape>
                <o:OLEObject Type="Embed" ProgID="Equation.DSMT4" ShapeID="_x0000_i6095" DrawAspect="Content" ObjectID="_1685733129" r:id="rId41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16" w:name="c21c"/>
            <w:bookmarkEnd w:id="115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804" w:dyaOrig="626" w14:anchorId="347848ED">
                <v:shape id="_x0000_i6096" type="#_x0000_t75" style="width:40.75pt;height:31.25pt" o:ole="">
                  <v:imagedata r:id="rId331" o:title=""/>
                </v:shape>
                <o:OLEObject Type="Embed" ProgID="Equation.DSMT4" ShapeID="_x0000_i6096" DrawAspect="Content" ObjectID="_1685733130" r:id="rId411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17" w:name="c21d"/>
            <w:bookmarkEnd w:id="116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626" w:dyaOrig="626" w14:anchorId="059271DC">
                <v:shape id="_x0000_i6097" type="#_x0000_t75" style="width:31.25pt;height:31.25pt" o:ole="">
                  <v:imagedata r:id="rId333" o:title=""/>
                </v:shape>
                <o:OLEObject Type="Embed" ProgID="Equation.DSMT4" ShapeID="_x0000_i6097" DrawAspect="Content" ObjectID="_1685733131" r:id="rId41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17"/>
          <w:p w14:paraId="59E24064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57CD21B4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</w:pPr>
            <w:r w:rsidRPr="004D0F27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36FC0A6F" w14:textId="77777777" w:rsidTr="005D5F2A">
        <w:trPr>
          <w:trHeight w:val="374"/>
        </w:trPr>
        <w:tc>
          <w:tcPr>
            <w:tcW w:w="6379" w:type="dxa"/>
            <w:shd w:val="clear" w:color="auto" w:fill="FFFFFB"/>
          </w:tcPr>
          <w:p w14:paraId="66A966CC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18" w:name="c22q"/>
            <w:bookmarkEnd w:id="118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22: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Tổng các nghiệm của phương trình </w:t>
            </w:r>
            <w:r w:rsidRPr="00CE7D54">
              <w:rPr>
                <w:position w:val="-6"/>
              </w:rPr>
              <w:object w:dxaOrig="2460" w:dyaOrig="270" w14:anchorId="5E26CA4E">
                <v:shape id="_x0000_i6098" type="#_x0000_t75" style="width:122.95pt;height:13.6pt" o:ole="">
                  <v:imagedata r:id="rId413" o:title=""/>
                </v:shape>
                <o:OLEObject Type="Embed" ProgID="Equation.DSMT4" ShapeID="_x0000_i6098" DrawAspect="Content" ObjectID="_1685733132" r:id="rId41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trong khoảng </w:t>
            </w:r>
            <w:r w:rsidRPr="00CE7D54">
              <w:rPr>
                <w:position w:val="-28"/>
              </w:rPr>
              <w:object w:dxaOrig="810" w:dyaOrig="675" w14:anchorId="112BF3D2">
                <v:shape id="_x0000_i6099" type="#_x0000_t75" style="width:40.75pt;height:33.95pt" o:ole="">
                  <v:imagedata r:id="rId415" o:title=""/>
                </v:shape>
                <o:OLEObject Type="Embed" ProgID="Equation.DSMT4" ShapeID="_x0000_i6099" DrawAspect="Content" ObjectID="_1685733133" r:id="rId41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là</w:t>
            </w:r>
          </w:p>
          <w:p w14:paraId="0BD981BF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119" w:name="c22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225" w:dyaOrig="225" w14:anchorId="5E357ED4">
                <v:shape id="_x0000_i6100" type="#_x0000_t75" style="width:11.55pt;height:11.55pt" o:ole="">
                  <v:imagedata r:id="rId417" o:title=""/>
                </v:shape>
                <o:OLEObject Type="Embed" ProgID="Equation.DSMT4" ShapeID="_x0000_i6100" DrawAspect="Content" ObjectID="_1685733134" r:id="rId41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20" w:name="c22b"/>
            <w:bookmarkEnd w:id="119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375" w:dyaOrig="630" w14:anchorId="454F660E">
                <v:shape id="_x0000_i6101" type="#_x0000_t75" style="width:19pt;height:31.25pt" o:ole="">
                  <v:imagedata r:id="rId419" o:title=""/>
                </v:shape>
                <o:OLEObject Type="Embed" ProgID="Equation.DSMT4" ShapeID="_x0000_i6101" DrawAspect="Content" ObjectID="_1685733135" r:id="rId42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21" w:name="c22c"/>
            <w:bookmarkEnd w:id="120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375" w:dyaOrig="630" w14:anchorId="120AF52A">
                <v:shape id="_x0000_i6102" type="#_x0000_t75" style="width:19pt;height:31.25pt" o:ole="">
                  <v:imagedata r:id="rId421" o:title=""/>
                </v:shape>
                <o:OLEObject Type="Embed" ProgID="Equation.DSMT4" ShapeID="_x0000_i6102" DrawAspect="Content" ObjectID="_1685733136" r:id="rId42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22" w:name="c22d"/>
            <w:bookmarkEnd w:id="121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480" w:dyaOrig="630" w14:anchorId="496C0A13">
                <v:shape id="_x0000_i6103" type="#_x0000_t75" style="width:23.75pt;height:31.25pt" o:ole="">
                  <v:imagedata r:id="rId423" o:title=""/>
                </v:shape>
                <o:OLEObject Type="Embed" ProgID="Equation.DSMT4" ShapeID="_x0000_i6103" DrawAspect="Content" ObjectID="_1685733137" r:id="rId42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22"/>
          <w:p w14:paraId="32532380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3A85B84C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</w:pPr>
            <w:r w:rsidRPr="004D0F27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757AAD00" w14:textId="77777777" w:rsidTr="005D5F2A">
        <w:trPr>
          <w:trHeight w:val="374"/>
        </w:trPr>
        <w:tc>
          <w:tcPr>
            <w:tcW w:w="6379" w:type="dxa"/>
            <w:shd w:val="clear" w:color="auto" w:fill="FFFFFB"/>
          </w:tcPr>
          <w:p w14:paraId="7E292175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23" w:name="c23q"/>
            <w:bookmarkEnd w:id="123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23: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Biểu diễn tập nghiệm của phương trình </w:t>
            </w:r>
            <w:r w:rsidRPr="00CE7D54">
              <w:rPr>
                <w:position w:val="-6"/>
              </w:rPr>
              <w:object w:dxaOrig="2685" w:dyaOrig="330" w14:anchorId="50CB4F1F">
                <v:shape id="_x0000_i6104" type="#_x0000_t75" style="width:134.5pt;height:16.3pt" o:ole="">
                  <v:imagedata r:id="rId425" o:title=""/>
                </v:shape>
                <o:OLEObject Type="Embed" ProgID="Equation.DSMT4" ShapeID="_x0000_i6104" DrawAspect="Content" ObjectID="_1685733138" r:id="rId42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trên đường tròn lượng giác ta được số điểm cuối là</w:t>
            </w:r>
          </w:p>
          <w:p w14:paraId="0AF57D3E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124" w:name="c23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4"/>
                <w:sz w:val="24"/>
                <w:szCs w:val="24"/>
              </w:rPr>
              <w:object w:dxaOrig="195" w:dyaOrig="270" w14:anchorId="22A73866">
                <v:shape id="_x0000_i6105" type="#_x0000_t75" style="width:9.5pt;height:13.6pt" o:ole="">
                  <v:imagedata r:id="rId427" o:title=""/>
                </v:shape>
                <o:OLEObject Type="Embed" ProgID="Equation.DSMT4" ShapeID="_x0000_i6105" DrawAspect="Content" ObjectID="_1685733139" r:id="rId42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25" w:name="c23b"/>
            <w:bookmarkEnd w:id="124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4"/>
                <w:sz w:val="24"/>
                <w:szCs w:val="24"/>
              </w:rPr>
              <w:object w:dxaOrig="195" w:dyaOrig="270" w14:anchorId="042B5642">
                <v:shape id="_x0000_i6106" type="#_x0000_t75" style="width:9.5pt;height:13.6pt" o:ole="">
                  <v:imagedata r:id="rId429" o:title=""/>
                </v:shape>
                <o:OLEObject Type="Embed" ProgID="Equation.DSMT4" ShapeID="_x0000_i6106" DrawAspect="Content" ObjectID="_1685733140" r:id="rId43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26" w:name="c23c"/>
            <w:bookmarkEnd w:id="125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80" w:dyaOrig="270" w14:anchorId="0D98D41B">
                <v:shape id="_x0000_i6107" type="#_x0000_t75" style="width:8.85pt;height:13.6pt" o:ole="">
                  <v:imagedata r:id="rId431" o:title=""/>
                </v:shape>
                <o:OLEObject Type="Embed" ProgID="Equation.DSMT4" ShapeID="_x0000_i6107" DrawAspect="Content" ObjectID="_1685733141" r:id="rId43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27" w:name="c23d"/>
            <w:bookmarkEnd w:id="126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4"/>
                <w:sz w:val="24"/>
                <w:szCs w:val="24"/>
              </w:rPr>
              <w:object w:dxaOrig="135" w:dyaOrig="270" w14:anchorId="3B0DD724">
                <v:shape id="_x0000_i6108" type="#_x0000_t75" style="width:6.8pt;height:13.6pt" o:ole="">
                  <v:imagedata r:id="rId433" o:title=""/>
                </v:shape>
                <o:OLEObject Type="Embed" ProgID="Equation.DSMT4" ShapeID="_x0000_i6108" DrawAspect="Content" ObjectID="_1685733142" r:id="rId434"/>
              </w:object>
            </w:r>
          </w:p>
          <w:bookmarkEnd w:id="127"/>
          <w:p w14:paraId="06D27131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524D2B15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</w:pPr>
            <w:r w:rsidRPr="004D0F27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02EBF023" w14:textId="77777777" w:rsidTr="005D5F2A">
        <w:trPr>
          <w:trHeight w:val="374"/>
        </w:trPr>
        <w:tc>
          <w:tcPr>
            <w:tcW w:w="6379" w:type="dxa"/>
            <w:shd w:val="clear" w:color="auto" w:fill="FFFFFB"/>
          </w:tcPr>
          <w:p w14:paraId="7E4BDA2C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Câu </w:t>
            </w:r>
            <w:bookmarkStart w:id="128" w:name="c24q"/>
            <w:bookmarkEnd w:id="128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  <w:t xml:space="preserve">24: 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Giải phương trình </w:t>
            </w:r>
            <w:r w:rsidRPr="00CE7D54">
              <w:rPr>
                <w:position w:val="-6"/>
              </w:rPr>
              <w:object w:dxaOrig="2010" w:dyaOrig="270" w14:anchorId="1D0356EC">
                <v:shape id="_x0000_i6109" type="#_x0000_t75" style="width:100.55pt;height:13.6pt" o:ole="">
                  <v:imagedata r:id="rId435" o:title=""/>
                </v:shape>
                <o:OLEObject Type="Embed" ProgID="Equation.DSMT4" ShapeID="_x0000_i6109" DrawAspect="Content" ObjectID="_1685733143" r:id="rId43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bằng cách đặt </w:t>
            </w:r>
            <w:r w:rsidRPr="00CE7D54">
              <w:rPr>
                <w:position w:val="-6"/>
              </w:rPr>
              <w:object w:dxaOrig="870" w:dyaOrig="270" w14:anchorId="242A6338">
                <v:shape id="_x0000_i6110" type="#_x0000_t75" style="width:43.45pt;height:13.6pt" o:ole="">
                  <v:imagedata r:id="rId437" o:title=""/>
                </v:shape>
                <o:OLEObject Type="Embed" ProgID="Equation.DSMT4" ShapeID="_x0000_i6110" DrawAspect="Content" ObjectID="_1685733144" r:id="rId43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ta được phương trình nào sau đây?</w:t>
            </w:r>
          </w:p>
          <w:p w14:paraId="3EFDCFE2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129" w:name="c24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410" w:dyaOrig="330" w14:anchorId="092D19C3">
                <v:shape id="_x0000_i6111" type="#_x0000_t75" style="width:70.65pt;height:16.3pt" o:ole="">
                  <v:imagedata r:id="rId439" o:title=""/>
                </v:shape>
                <o:OLEObject Type="Embed" ProgID="Equation.DSMT4" ShapeID="_x0000_i6111" DrawAspect="Content" ObjectID="_1685733145" r:id="rId44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30" w:name="c24b"/>
            <w:bookmarkEnd w:id="129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335" w:dyaOrig="330" w14:anchorId="22420D15">
                <v:shape id="_x0000_i6112" type="#_x0000_t75" style="width:66.55pt;height:16.3pt" o:ole="">
                  <v:imagedata r:id="rId441" o:title=""/>
                </v:shape>
                <o:OLEObject Type="Embed" ProgID="Equation.DSMT4" ShapeID="_x0000_i6112" DrawAspect="Content" ObjectID="_1685733146" r:id="rId442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A1CDB5B" w14:textId="77777777" w:rsidR="005D5F2A" w:rsidRPr="00CE7D54" w:rsidRDefault="005D5F2A" w:rsidP="004F3CE1">
            <w:pPr>
              <w:tabs>
                <w:tab w:val="left" w:pos="85"/>
                <w:tab w:val="left" w:pos="3146"/>
              </w:tabs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</w:rPr>
            </w:pPr>
            <w:bookmarkStart w:id="131" w:name="c24c"/>
            <w:bookmarkEnd w:id="130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335" w:dyaOrig="330" w14:anchorId="5AFC9DCB">
                <v:shape id="_x0000_i6113" type="#_x0000_t75" style="width:66.55pt;height:16.3pt" o:ole="">
                  <v:imagedata r:id="rId443" o:title=""/>
                </v:shape>
                <o:OLEObject Type="Embed" ProgID="Equation.DSMT4" ShapeID="_x0000_i6113" DrawAspect="Content" ObjectID="_1685733147" r:id="rId444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  <w:bookmarkStart w:id="132" w:name="c24d"/>
            <w:bookmarkEnd w:id="131"/>
            <w:r w:rsidRPr="00CE7D54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E7D54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335" w:dyaOrig="330" w14:anchorId="283E534F">
                <v:shape id="_x0000_i6114" type="#_x0000_t75" style="width:66.55pt;height:16.3pt" o:ole="">
                  <v:imagedata r:id="rId445" o:title=""/>
                </v:shape>
                <o:OLEObject Type="Embed" ProgID="Equation.DSMT4" ShapeID="_x0000_i6114" DrawAspect="Content" ObjectID="_1685733148" r:id="rId446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bookmarkEnd w:id="132"/>
          <w:p w14:paraId="30180C20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2595E7D7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</w:pPr>
            <w:r w:rsidRPr="004D0F27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5D5F2A" w:rsidRPr="00DC32EB" w14:paraId="2035247A" w14:textId="77777777" w:rsidTr="005D5F2A">
        <w:trPr>
          <w:trHeight w:val="374"/>
        </w:trPr>
        <w:tc>
          <w:tcPr>
            <w:tcW w:w="6379" w:type="dxa"/>
            <w:shd w:val="clear" w:color="auto" w:fill="FFFFFB"/>
          </w:tcPr>
          <w:p w14:paraId="306817B4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hAnsi="Chu Van An" w:cs="Chu Van An"/>
                <w:sz w:val="24"/>
                <w:szCs w:val="24"/>
                <w:lang w:val="vi-VN"/>
              </w:rPr>
            </w:pPr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Câu </w:t>
            </w:r>
            <w:bookmarkStart w:id="133" w:name="c25q"/>
            <w:bookmarkEnd w:id="133"/>
            <w:r w:rsidRPr="00CE7D54"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25: </w: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Nghiệm của phương trình lượng giác: </w:t>
            </w:r>
            <w:r w:rsidRPr="00CE7D54">
              <w:rPr>
                <w:noProof/>
                <w:position w:val="-6"/>
              </w:rPr>
              <w:object w:dxaOrig="2205" w:dyaOrig="315" w14:anchorId="7A0EBA03">
                <v:shape id="_x0000_i6115" type="#_x0000_t75" style="width:110.05pt;height:15.6pt;mso-width-percent:0;mso-height-percent:0;mso-width-percent:0;mso-height-percent:0" o:ole="">
                  <v:imagedata r:id="rId447" o:title=""/>
                </v:shape>
                <o:OLEObject Type="Embed" ProgID="Equation.DSMT4" ShapeID="_x0000_i6115" DrawAspect="Content" ObjectID="_1685733149" r:id="rId448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thỏa mãn điều kiện </w:t>
            </w:r>
            <w:r w:rsidRPr="00CE7D54">
              <w:rPr>
                <w:noProof/>
                <w:position w:val="-24"/>
              </w:rPr>
              <w:object w:dxaOrig="975" w:dyaOrig="615" w14:anchorId="22030DC3">
                <v:shape id="_x0000_i6116" type="#_x0000_t75" style="width:48.9pt;height:30.55pt;mso-width-percent:0;mso-height-percent:0;mso-width-percent:0;mso-height-percent:0" o:ole="">
                  <v:imagedata r:id="rId449" o:title=""/>
                </v:shape>
                <o:OLEObject Type="Embed" ProgID="Equation.DSMT4" ShapeID="_x0000_i6116" DrawAspect="Content" ObjectID="_1685733150" r:id="rId450"/>
              </w:objec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là</w:t>
            </w:r>
          </w:p>
          <w:p w14:paraId="24621595" w14:textId="77777777" w:rsidR="005D5F2A" w:rsidRPr="00CE7D54" w:rsidRDefault="005D5F2A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spacing w:line="276" w:lineRule="auto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</w:pPr>
            <w:bookmarkStart w:id="134" w:name="c25a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CE7D54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CE7D54">
              <w:rPr>
                <w:rFonts w:ascii="Chu Van An" w:hAnsi="Chu Van An" w:cs="Chu Van An"/>
                <w:noProof/>
                <w:position w:val="-24"/>
                <w:sz w:val="24"/>
                <w:szCs w:val="24"/>
              </w:rPr>
              <w:object w:dxaOrig="615" w:dyaOrig="615" w14:anchorId="6A33B14D">
                <v:shape id="_x0000_i6117" type="#_x0000_t75" style="width:30.55pt;height:30.55pt;mso-width-percent:0;mso-height-percent:0;mso-width-percent:0;mso-height-percent:0" o:ole="">
                  <v:imagedata r:id="rId451" o:title=""/>
                </v:shape>
                <o:OLEObject Type="Embed" ProgID="Equation.DSMT4" ShapeID="_x0000_i6117" DrawAspect="Content" ObjectID="_1685733151" r:id="rId452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bookmarkStart w:id="135" w:name="c25b"/>
            <w:bookmarkEnd w:id="134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CE7D54">
              <w:rPr>
                <w:rFonts w:ascii="Chu Van An" w:hAnsi="Chu Van An" w:cs="Chu Van An"/>
                <w:noProof/>
                <w:position w:val="-24"/>
                <w:sz w:val="24"/>
                <w:szCs w:val="24"/>
              </w:rPr>
              <w:object w:dxaOrig="615" w:dyaOrig="615" w14:anchorId="5C25D167">
                <v:shape id="_x0000_i6118" type="#_x0000_t75" style="width:30.55pt;height:30.55pt;mso-width-percent:0;mso-height-percent:0;mso-width-percent:0;mso-height-percent:0" o:ole="">
                  <v:imagedata r:id="rId453" o:title=""/>
                </v:shape>
                <o:OLEObject Type="Embed" ProgID="Equation.DSMT4" ShapeID="_x0000_i6118" DrawAspect="Content" ObjectID="_1685733152" r:id="rId454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bookmarkStart w:id="136" w:name="c25c"/>
            <w:bookmarkEnd w:id="135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 xml:space="preserve">  </w:t>
            </w:r>
            <w:r w:rsidRPr="00CE7D54">
              <w:rPr>
                <w:rFonts w:ascii="Chu Van An" w:hAnsi="Chu Van An" w:cs="Chu Van An"/>
                <w:noProof/>
                <w:position w:val="-24"/>
                <w:sz w:val="24"/>
                <w:szCs w:val="24"/>
              </w:rPr>
              <w:object w:dxaOrig="720" w:dyaOrig="615" w14:anchorId="31DF54FB">
                <v:shape id="_x0000_i6119" type="#_x0000_t75" style="width:36pt;height:30.55pt;mso-width-percent:0;mso-height-percent:0;mso-width-percent:0;mso-height-percent:0" o:ole="">
                  <v:imagedata r:id="rId455" o:title=""/>
                </v:shape>
                <o:OLEObject Type="Embed" ProgID="Equation.DSMT4" ShapeID="_x0000_i6119" DrawAspect="Content" ObjectID="_1685733153" r:id="rId456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  <w:bookmarkStart w:id="137" w:name="c25d"/>
            <w:bookmarkEnd w:id="136"/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Pr="00CE7D54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CE7D54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 </w:t>
            </w:r>
            <w:r w:rsidRPr="00CE7D54">
              <w:rPr>
                <w:rFonts w:ascii="Chu Van An" w:hAnsi="Chu Van An" w:cs="Chu Van An"/>
                <w:noProof/>
                <w:position w:val="-24"/>
                <w:sz w:val="24"/>
                <w:szCs w:val="24"/>
              </w:rPr>
              <w:object w:dxaOrig="615" w:dyaOrig="615" w14:anchorId="5FCBDEA0">
                <v:shape id="_x0000_i6120" type="#_x0000_t75" style="width:30.55pt;height:30.55pt;mso-width-percent:0;mso-height-percent:0;mso-width-percent:0;mso-height-percent:0" o:ole="">
                  <v:imagedata r:id="rId457" o:title=""/>
                </v:shape>
                <o:OLEObject Type="Embed" ProgID="Equation.DSMT4" ShapeID="_x0000_i6120" DrawAspect="Content" ObjectID="_1685733154" r:id="rId458"/>
              </w:object>
            </w:r>
            <w:r w:rsidRPr="00CE7D54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.</w:t>
            </w:r>
          </w:p>
          <w:bookmarkEnd w:id="137"/>
          <w:p w14:paraId="61E2C0A8" w14:textId="77777777" w:rsidR="005D5F2A" w:rsidRPr="00CE7D54" w:rsidRDefault="005D5F2A" w:rsidP="004F3CE1">
            <w:pPr>
              <w:spacing w:line="276" w:lineRule="auto"/>
              <w:mirrorIndents/>
              <w:rPr>
                <w:rFonts w:ascii="Chu Van An" w:eastAsiaTheme="minorEastAsia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14:paraId="5305CA77" w14:textId="77777777" w:rsidR="005D5F2A" w:rsidRPr="00103A24" w:rsidRDefault="005D5F2A" w:rsidP="004F3CE1">
            <w:pPr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</w:pPr>
            <w:r w:rsidRPr="004D0F27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</w:tbl>
    <w:bookmarkEnd w:id="53"/>
    <w:bookmarkEnd w:id="54"/>
    <w:bookmarkEnd w:id="55"/>
    <w:bookmarkEnd w:id="56"/>
    <w:bookmarkEnd w:id="57"/>
    <w:bookmarkEnd w:id="58"/>
    <w:bookmarkEnd w:id="59"/>
    <w:bookmarkEnd w:id="60"/>
    <w:p w14:paraId="35F171DF" w14:textId="01C15AEA" w:rsidR="00EC5D1C" w:rsidRPr="005D5F2A" w:rsidRDefault="00E12DBA" w:rsidP="005D5F2A">
      <w:pPr>
        <w:tabs>
          <w:tab w:val="left" w:pos="992"/>
        </w:tabs>
        <w:spacing w:before="120" w:after="0" w:line="276" w:lineRule="auto"/>
        <w:jc w:val="both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5D5F2A">
        <w:rPr>
          <w:rFonts w:ascii="Chu Van An" w:hAnsi="Chu Van An" w:cs="Chu Van An"/>
          <w:b/>
          <w:color w:val="FF00FF"/>
          <w:sz w:val="24"/>
          <w:szCs w:val="24"/>
        </w:rPr>
        <w:t xml:space="preserve">  </w:t>
      </w:r>
      <w:r w:rsidR="0044659B" w:rsidRPr="00951817">
        <w:rPr>
          <w:noProof/>
          <w:color w:val="0000CC"/>
        </w:rPr>
        <mc:AlternateContent>
          <mc:Choice Requires="wpg">
            <w:drawing>
              <wp:inline distT="0" distB="0" distL="0" distR="0" wp14:anchorId="1F18AE8D" wp14:editId="5B2AEB1D">
                <wp:extent cx="5641331" cy="571513"/>
                <wp:effectExtent l="0" t="19050" r="17145" b="0"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1331" cy="571513"/>
                          <a:chOff x="150812" y="0"/>
                          <a:chExt cx="5641667" cy="571513"/>
                        </a:xfrm>
                      </wpg:grpSpPr>
                      <wpg:grpSp>
                        <wpg:cNvPr id="78" name="Group 78"/>
                        <wpg:cNvGrpSpPr/>
                        <wpg:grpSpPr>
                          <a:xfrm>
                            <a:off x="150812" y="0"/>
                            <a:ext cx="5641667" cy="485775"/>
                            <a:chOff x="150812" y="0"/>
                            <a:chExt cx="5641667" cy="485775"/>
                          </a:xfrm>
                        </wpg:grpSpPr>
                        <wpg:grpSp>
                          <wpg:cNvPr id="79" name="Group 79"/>
                          <wpg:cNvGrpSpPr/>
                          <wpg:grpSpPr>
                            <a:xfrm>
                              <a:off x="184141" y="0"/>
                              <a:ext cx="5608338" cy="485775"/>
                              <a:chOff x="184141" y="0"/>
                              <a:chExt cx="5608338" cy="485775"/>
                            </a:xfrm>
                          </wpg:grpSpPr>
                          <wps:wsp>
                            <wps:cNvPr id="80" name="Rectangle: Single Corner Snipped 80"/>
                            <wps:cNvSpPr/>
                            <wps:spPr>
                              <a:xfrm>
                                <a:off x="184141" y="38090"/>
                                <a:ext cx="5608338" cy="447554"/>
                              </a:xfrm>
                              <a:prstGeom prst="snip1Rect">
                                <a:avLst>
                                  <a:gd name="adj" fmla="val 50000"/>
                                </a:avLst>
                              </a:prstGeom>
                              <a:pattFill prst="pct30">
                                <a:fgClr>
                                  <a:schemeClr val="accent4">
                                    <a:lumMod val="20000"/>
                                    <a:lumOff val="80000"/>
                                  </a:schemeClr>
                                </a:fgClr>
                                <a:bgClr>
                                  <a:srgbClr val="FFFFF7"/>
                                </a:bgClr>
                              </a:patt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g:grpSp>
                            <wpg:cNvPr id="81" name="Group 81"/>
                            <wpg:cNvGrpSpPr/>
                            <wpg:grpSpPr>
                              <a:xfrm>
                                <a:off x="1502180" y="0"/>
                                <a:ext cx="4160843" cy="485775"/>
                                <a:chOff x="1502180" y="0"/>
                                <a:chExt cx="4160843" cy="485775"/>
                              </a:xfrm>
                            </wpg:grpSpPr>
                            <wpg:grpSp>
                              <wpg:cNvPr id="82" name="Group 82"/>
                              <wpg:cNvGrpSpPr/>
                              <wpg:grpSpPr>
                                <a:xfrm>
                                  <a:off x="1611714" y="104387"/>
                                  <a:ext cx="4051309" cy="369570"/>
                                  <a:chOff x="1611714" y="104387"/>
                                  <a:chExt cx="4051309" cy="369570"/>
                                </a:xfrm>
                              </wpg:grpSpPr>
                              <wps:wsp>
                                <wps:cNvPr id="83" name="Arrow: Chevron 83"/>
                                <wps:cNvSpPr/>
                                <wps:spPr>
                                  <a:xfrm>
                                    <a:off x="1761664" y="105137"/>
                                    <a:ext cx="3901359" cy="323488"/>
                                  </a:xfrm>
                                  <a:prstGeom prst="chevron">
                                    <a:avLst>
                                      <a:gd name="adj" fmla="val 21429"/>
                                    </a:avLst>
                                  </a:prstGeom>
                                  <a:gradFill flip="none" rotWithShape="1">
                                    <a:gsLst>
                                      <a:gs pos="0">
                                        <a:srgbClr val="FFFFF7"/>
                                      </a:gs>
                                      <a:gs pos="97000">
                                        <a:srgbClr val="FFFFFF"/>
                                      </a:gs>
                                      <a:gs pos="100000">
                                        <a:schemeClr val="accent5">
                                          <a:lumMod val="100000"/>
                                        </a:schemeClr>
                                      </a:gs>
                                    </a:gsLst>
                                    <a:path path="circle">
                                      <a:fillToRect r="100000" b="100000"/>
                                    </a:path>
                                    <a:tileRect l="-100000" t="-100000"/>
                                  </a:gradFill>
                                  <a:ln>
                                    <a:solidFill>
                                      <a:srgbClr val="C793FB"/>
                                    </a:solidFill>
                                  </a:ln>
                                  <a:effectLst>
                                    <a:outerShdw blurRad="57785" dist="33020" dir="3180000" algn="ctr">
                                      <a:srgbClr val="000000">
                                        <a:alpha val="30000"/>
                                      </a:srgbClr>
                                    </a:outerShdw>
                                  </a:effectLst>
                                  <a:scene3d>
                                    <a:camera prst="orthographicFront">
                                      <a:rot lat="0" lon="0" rev="0"/>
                                    </a:camera>
                                    <a:lightRig rig="brightRoom" dir="t">
                                      <a:rot lat="0" lon="0" rev="600000"/>
                                    </a:lightRig>
                                  </a:scene3d>
                                  <a:sp3d prstMaterial="metal">
                                    <a:bevelT w="38100" h="57150" prst="angle"/>
                                  </a:sp3d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CA012D0" w14:textId="58C2F3C7" w:rsidR="005975C8" w:rsidRPr="00CE4F87" w:rsidRDefault="005975C8" w:rsidP="005975C8">
                                      <w:pPr>
                                        <w:spacing w:line="256" w:lineRule="auto"/>
                                        <w:jc w:val="center"/>
                                        <w:rPr>
                                          <w:rFonts w:ascii="Chu Van An" w:eastAsia="Times New Roman" w:hAnsi="Chu Van An"/>
                                          <w:b/>
                                          <w:bCs/>
                                          <w:color w:val="0000CC"/>
                                          <w:kern w:val="24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CE4F87">
                                        <w:rPr>
                                          <w:rFonts w:ascii="Chu Van An" w:hAnsi="Chu Van An" w:cs="Chu Van An"/>
                                          <w:b/>
                                          <w:color w:val="0000CC"/>
                                          <w:sz w:val="24"/>
                                          <w:szCs w:val="24"/>
                                        </w:rPr>
                                        <w:t>Phương trình a.sinx+b.cosx=c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g:grpSp>
                                <wpg:cNvPr id="84" name="Group 84"/>
                                <wpg:cNvGrpSpPr/>
                                <wpg:grpSpPr>
                                  <a:xfrm>
                                    <a:off x="1611714" y="104387"/>
                                    <a:ext cx="342900" cy="369570"/>
                                    <a:chOff x="1611714" y="104387"/>
                                    <a:chExt cx="342900" cy="369570"/>
                                  </a:xfrm>
                                </wpg:grpSpPr>
                                <wps:wsp>
                                  <wps:cNvPr id="85" name="Freeform: Shape 85"/>
                                  <wps:cNvSpPr/>
                                  <wps:spPr>
                                    <a:xfrm>
                                      <a:off x="1642673" y="104387"/>
                                      <a:ext cx="228599" cy="276226"/>
                                    </a:xfrm>
                                    <a:custGeom>
                                      <a:avLst/>
                                      <a:gdLst>
                                        <a:gd name="connsiteX0" fmla="*/ 413068 w 826136"/>
                                        <a:gd name="connsiteY0" fmla="*/ 0 h 866775"/>
                                        <a:gd name="connsiteX1" fmla="*/ 640742 w 826136"/>
                                        <a:gd name="connsiteY1" fmla="*/ 238874 h 866775"/>
                                        <a:gd name="connsiteX2" fmla="*/ 644018 w 826136"/>
                                        <a:gd name="connsiteY2" fmla="*/ 239879 h 866775"/>
                                        <a:gd name="connsiteX3" fmla="*/ 826136 w 826136"/>
                                        <a:gd name="connsiteY3" fmla="*/ 433387 h 866775"/>
                                        <a:gd name="connsiteX4" fmla="*/ 644018 w 826136"/>
                                        <a:gd name="connsiteY4" fmla="*/ 626896 h 866775"/>
                                        <a:gd name="connsiteX5" fmla="*/ 640744 w 826136"/>
                                        <a:gd name="connsiteY5" fmla="*/ 627900 h 866775"/>
                                        <a:gd name="connsiteX6" fmla="*/ 413068 w 826136"/>
                                        <a:gd name="connsiteY6" fmla="*/ 866775 h 866775"/>
                                        <a:gd name="connsiteX7" fmla="*/ 185392 w 826136"/>
                                        <a:gd name="connsiteY7" fmla="*/ 627899 h 866775"/>
                                        <a:gd name="connsiteX8" fmla="*/ 182118 w 826136"/>
                                        <a:gd name="connsiteY8" fmla="*/ 626896 h 866775"/>
                                        <a:gd name="connsiteX9" fmla="*/ 8392 w 826136"/>
                                        <a:gd name="connsiteY9" fmla="*/ 480418 h 866775"/>
                                        <a:gd name="connsiteX10" fmla="*/ 0 w 826136"/>
                                        <a:gd name="connsiteY10" fmla="*/ 433388 h 866775"/>
                                        <a:gd name="connsiteX11" fmla="*/ 0 w 826136"/>
                                        <a:gd name="connsiteY11" fmla="*/ 433388 h 866775"/>
                                        <a:gd name="connsiteX12" fmla="*/ 0 w 826136"/>
                                        <a:gd name="connsiteY12" fmla="*/ 433388 h 866775"/>
                                        <a:gd name="connsiteX13" fmla="*/ 0 w 826136"/>
                                        <a:gd name="connsiteY13" fmla="*/ 433387 h 866775"/>
                                        <a:gd name="connsiteX14" fmla="*/ 182118 w 826136"/>
                                        <a:gd name="connsiteY14" fmla="*/ 239879 h 866775"/>
                                        <a:gd name="connsiteX15" fmla="*/ 185394 w 826136"/>
                                        <a:gd name="connsiteY15" fmla="*/ 238874 h 866775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  <a:cxn ang="0">
                                          <a:pos x="connsiteX14" y="connsiteY14"/>
                                        </a:cxn>
                                        <a:cxn ang="0">
                                          <a:pos x="connsiteX15" y="connsiteY15"/>
                                        </a:cxn>
                                      </a:cxnLst>
                                      <a:rect l="l" t="t" r="r" b="b"/>
                                      <a:pathLst>
                                        <a:path w="826136" h="866775">
                                          <a:moveTo>
                                            <a:pt x="413068" y="0"/>
                                          </a:moveTo>
                                          <a:lnTo>
                                            <a:pt x="640742" y="238874"/>
                                          </a:lnTo>
                                          <a:lnTo>
                                            <a:pt x="644018" y="239879"/>
                                          </a:lnTo>
                                          <a:cubicBezTo>
                                            <a:pt x="753895" y="281816"/>
                                            <a:pt x="826136" y="352835"/>
                                            <a:pt x="826136" y="433387"/>
                                          </a:cubicBezTo>
                                          <a:cubicBezTo>
                                            <a:pt x="826136" y="513939"/>
                                            <a:pt x="753895" y="584959"/>
                                            <a:pt x="644018" y="626896"/>
                                          </a:cubicBezTo>
                                          <a:lnTo>
                                            <a:pt x="640744" y="627900"/>
                                          </a:lnTo>
                                          <a:lnTo>
                                            <a:pt x="413068" y="866775"/>
                                          </a:lnTo>
                                          <a:lnTo>
                                            <a:pt x="185392" y="627899"/>
                                          </a:lnTo>
                                          <a:lnTo>
                                            <a:pt x="182118" y="626896"/>
                                          </a:lnTo>
                                          <a:cubicBezTo>
                                            <a:pt x="94217" y="593346"/>
                                            <a:pt x="30402" y="541184"/>
                                            <a:pt x="8392" y="480418"/>
                                          </a:cubicBezTo>
                                          <a:lnTo>
                                            <a:pt x="0" y="433388"/>
                                          </a:lnTo>
                                          <a:lnTo>
                                            <a:pt x="0" y="433388"/>
                                          </a:lnTo>
                                          <a:lnTo>
                                            <a:pt x="0" y="433388"/>
                                          </a:lnTo>
                                          <a:lnTo>
                                            <a:pt x="0" y="433387"/>
                                          </a:lnTo>
                                          <a:cubicBezTo>
                                            <a:pt x="0" y="352835"/>
                                            <a:pt x="72241" y="281816"/>
                                            <a:pt x="182118" y="239879"/>
                                          </a:cubicBezTo>
                                          <a:lnTo>
                                            <a:pt x="185394" y="23887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E5"/>
                                        </a:gs>
                                        <a:gs pos="47000">
                                          <a:srgbClr val="FFFFB3"/>
                                        </a:gs>
                                        <a:gs pos="55000">
                                          <a:srgbClr val="0000CC"/>
                                        </a:gs>
                                      </a:gsLst>
                                      <a:path path="circle">
                                        <a:fillToRect l="50000" t="50000" r="50000" b="5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86" name="TextBox 36"/>
                                  <wps:cNvSpPr txBox="1"/>
                                  <wps:spPr>
                                    <a:xfrm>
                                      <a:off x="1611714" y="104387"/>
                                      <a:ext cx="342900" cy="369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58882BD0" w14:textId="77777777" w:rsidR="005975C8" w:rsidRDefault="005975C8" w:rsidP="00EC5D1C">
                                        <w:pPr>
                                          <w:spacing w:line="256" w:lineRule="auto"/>
                                          <w:rPr>
                                            <w:rFonts w:ascii="Cambria Math" w:eastAsia="Cambria Math" w:hAnsi="Cambria Math"/>
                                            <w:color w:val="C00000"/>
                                            <w:kern w:val="24"/>
                                          </w:rPr>
                                        </w:pPr>
                                        <w:r>
                                          <w:rPr>
                                            <w:rFonts w:ascii="Cambria Math" w:eastAsia="Cambria Math" w:hAnsi="Cambria Math"/>
                                            <w:color w:val="C00000"/>
                                            <w:kern w:val="24"/>
                                          </w:rPr>
                                          <w:t>▣</w:t>
                                        </w:r>
                                      </w:p>
                                    </w:txbxContent>
                                  </wps:txbx>
                                  <wps:bodyPr wrap="square" rtlCol="0">
                                    <a:spAutoFit/>
                                  </wps:bodyPr>
                                </wps:wsp>
                              </wpg:grpSp>
                            </wpg:grpSp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1502180" y="0"/>
                                  <a:ext cx="219072" cy="485775"/>
                                  <a:chOff x="1502180" y="0"/>
                                  <a:chExt cx="219072" cy="485775"/>
                                </a:xfrm>
                              </wpg:grpSpPr>
                              <wps:wsp>
                                <wps:cNvPr id="107" name="Freeform: Shape 107"/>
                                <wps:cNvSpPr/>
                                <wps:spPr>
                                  <a:xfrm rot="10800000">
                                    <a:off x="1602190" y="43248"/>
                                    <a:ext cx="119062" cy="433001"/>
                                  </a:xfrm>
                                  <a:custGeom>
                                    <a:avLst/>
                                    <a:gdLst>
                                      <a:gd name="connsiteX0" fmla="*/ 352426 w 352426"/>
                                      <a:gd name="connsiteY0" fmla="*/ 590550 h 590550"/>
                                      <a:gd name="connsiteX1" fmla="*/ 152402 w 352426"/>
                                      <a:gd name="connsiteY1" fmla="*/ 590550 h 590550"/>
                                      <a:gd name="connsiteX2" fmla="*/ 112766 w 352426"/>
                                      <a:gd name="connsiteY2" fmla="*/ 488158 h 590550"/>
                                      <a:gd name="connsiteX3" fmla="*/ 52398 w 352426"/>
                                      <a:gd name="connsiteY3" fmla="*/ 488158 h 590550"/>
                                      <a:gd name="connsiteX4" fmla="*/ 0 w 352426"/>
                                      <a:gd name="connsiteY4" fmla="*/ 295276 h 590550"/>
                                      <a:gd name="connsiteX5" fmla="*/ 52398 w 352426"/>
                                      <a:gd name="connsiteY5" fmla="*/ 102393 h 590550"/>
                                      <a:gd name="connsiteX6" fmla="*/ 112765 w 352426"/>
                                      <a:gd name="connsiteY6" fmla="*/ 102393 h 590550"/>
                                      <a:gd name="connsiteX7" fmla="*/ 152402 w 352426"/>
                                      <a:gd name="connsiteY7" fmla="*/ 0 h 590550"/>
                                      <a:gd name="connsiteX8" fmla="*/ 352426 w 352426"/>
                                      <a:gd name="connsiteY8" fmla="*/ 0 h 59055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</a:cxnLst>
                                    <a:rect l="l" t="t" r="r" b="b"/>
                                    <a:pathLst>
                                      <a:path w="352426" h="590550">
                                        <a:moveTo>
                                          <a:pt x="352426" y="590550"/>
                                        </a:moveTo>
                                        <a:lnTo>
                                          <a:pt x="152402" y="590550"/>
                                        </a:lnTo>
                                        <a:lnTo>
                                          <a:pt x="112766" y="488158"/>
                                        </a:lnTo>
                                        <a:lnTo>
                                          <a:pt x="52398" y="488158"/>
                                        </a:lnTo>
                                        <a:cubicBezTo>
                                          <a:pt x="23449" y="488158"/>
                                          <a:pt x="0" y="401785"/>
                                          <a:pt x="0" y="295276"/>
                                        </a:cubicBezTo>
                                        <a:cubicBezTo>
                                          <a:pt x="0" y="188766"/>
                                          <a:pt x="23449" y="102393"/>
                                          <a:pt x="52398" y="102393"/>
                                        </a:cubicBezTo>
                                        <a:lnTo>
                                          <a:pt x="112765" y="102393"/>
                                        </a:lnTo>
                                        <a:lnTo>
                                          <a:pt x="152402" y="0"/>
                                        </a:lnTo>
                                        <a:lnTo>
                                          <a:pt x="35242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adFill>
                                    <a:gsLst>
                                      <a:gs pos="0">
                                        <a:srgbClr val="FFFFF7"/>
                                      </a:gs>
                                      <a:gs pos="73000">
                                        <a:srgbClr val="FFFFFF"/>
                                      </a:gs>
                                      <a:gs pos="100000">
                                        <a:srgbClr val="0000CC"/>
                                      </a:gs>
                                      <a:gs pos="0">
                                        <a:srgbClr val="C793FB"/>
                                      </a:gs>
                                    </a:gsLst>
                                    <a:path path="circle">
                                      <a:fillToRect t="100000" r="100000"/>
                                    </a:path>
                                  </a:gra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s:wsp>
                                <wps:cNvPr id="108" name="Flowchart: Terminator 108"/>
                                <wps:cNvSpPr/>
                                <wps:spPr>
                                  <a:xfrm flipH="1">
                                    <a:off x="1502180" y="0"/>
                                    <a:ext cx="109534" cy="485775"/>
                                  </a:xfrm>
                                  <a:prstGeom prst="flowChartTerminator">
                                    <a:avLst/>
                                  </a:prstGeom>
                                  <a:gradFill>
                                    <a:gsLst>
                                      <a:gs pos="0">
                                        <a:srgbClr val="FFFFF7"/>
                                      </a:gs>
                                      <a:gs pos="77000">
                                        <a:srgbClr val="FFFFFF"/>
                                      </a:gs>
                                      <a:gs pos="100000">
                                        <a:srgbClr val="0000CC"/>
                                      </a:gs>
                                      <a:gs pos="0">
                                        <a:srgbClr val="FFFF00"/>
                                      </a:gs>
                                    </a:gsLst>
                                    <a:path path="circle">
                                      <a:fillToRect t="100000" r="100000"/>
                                    </a:path>
                                  </a:gra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grpSp>
                        </wpg:grpSp>
                        <wps:wsp>
                          <wps:cNvPr id="109" name="Flowchart: Direct Access Storage 109"/>
                          <wps:cNvSpPr/>
                          <wps:spPr>
                            <a:xfrm>
                              <a:off x="150812" y="2668"/>
                              <a:ext cx="109534" cy="483107"/>
                            </a:xfrm>
                            <a:prstGeom prst="flowChartMagneticDrum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FFFFF7"/>
                                </a:gs>
                                <a:gs pos="52000">
                                  <a:srgbClr val="FFFFFF"/>
                                </a:gs>
                                <a:gs pos="100000">
                                  <a:srgbClr val="FFFF00"/>
                                </a:gs>
                                <a:gs pos="0">
                                  <a:srgbClr val="0000CC"/>
                                </a:gs>
                              </a:gsLst>
                              <a:path path="circle">
                                <a:fillToRect t="100000" r="100000"/>
                              </a:path>
                              <a:tileRect l="-100000" b="-100000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10" name="Group 110"/>
                        <wpg:cNvGrpSpPr/>
                        <wpg:grpSpPr>
                          <a:xfrm>
                            <a:off x="327030" y="38100"/>
                            <a:ext cx="1473576" cy="533413"/>
                            <a:chOff x="327030" y="38100"/>
                            <a:chExt cx="1473576" cy="533413"/>
                          </a:xfrm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</wpg:grpSpPr>
                        <wps:wsp>
                          <wps:cNvPr id="111" name="Flowchart: Preparation 111"/>
                          <wps:cNvSpPr/>
                          <wps:spPr>
                            <a:xfrm>
                              <a:off x="327030" y="38100"/>
                              <a:ext cx="1173959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29000">
                                  <a:srgbClr val="FFFFFF"/>
                                </a:gs>
                                <a:gs pos="50000">
                                  <a:srgbClr val="FFFFB3"/>
                                </a:gs>
                                <a:gs pos="85000">
                                  <a:srgbClr val="C793FB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2" name="TextBox 42"/>
                          <wps:cNvSpPr txBox="1"/>
                          <wps:spPr>
                            <a:xfrm>
                              <a:off x="392727" y="43193"/>
                              <a:ext cx="1407879" cy="528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23278D97" w14:textId="77741ECD" w:rsidR="005975C8" w:rsidRDefault="005975C8" w:rsidP="00EC5D1C">
                                <w:pPr>
                                  <w:spacing w:line="256" w:lineRule="auto"/>
                                  <w:rPr>
                                    <w:rFonts w:ascii="VNI 15 Chops" w:eastAsia="Times New Roman" w:hAnsi="VNI 15 Chops"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VNI 15 Chops" w:eastAsia="Times New Roman" w:hAnsi="VNI 15 Chops"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 xml:space="preserve"> Daïng </w:t>
                                </w:r>
                                <w:r>
                                  <w:rPr>
                                    <w:rFonts w:ascii="Cambria Math" w:eastAsia="Times New Roman" w:hAnsi="Cambria Math"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③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F18AE8D" id="Group 77" o:spid="_x0000_s1123" style="width:444.2pt;height:45pt;mso-position-horizontal-relative:char;mso-position-vertical-relative:line" coordorigin="1508" coordsize="56416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">
                <v:group id="Group 78" o:spid="_x0000_s1124" style="position:absolute;left:1508;width:56416;height:4857" coordorigin="1508" coordsize="56416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group id="Group 79" o:spid="_x0000_s1125" style="position:absolute;left:1841;width:56083;height:4857" coordorigin="1841" coordsize="56083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shape id="Rectangle: Single Corner Snipped 80" o:spid="_x0000_s1126" style="position:absolute;left:1841;top:380;width:56083;height:4476;visibility:visible;mso-wrap-style:square;v-text-anchor:middle" coordsize="560833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" path="m,l5384561,r223777,223777l5608338,447554,,447554,,xe" fillcolor="#efddf6 [663]" stroked="f" strokeweight="1.25pt">
                      <v:fill r:id="rId78" o:title="" color2="#fffff7" type="pattern"/>
                      <v:path arrowok="t" o:connecttype="custom" o:connectlocs="0,0;5384561,0;5608338,223777;5608338,447554;0,447554;0,0" o:connectangles="0,0,0,0,0,0"/>
                    </v:shape>
                    <v:group id="Group 81" o:spid="_x0000_s1127" style="position:absolute;left:15021;width:41609;height:4857" coordorigin="15021" coordsize="41608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  <v:group id="Group 82" o:spid="_x0000_s1128" style="position:absolute;left:16117;top:1043;width:40513;height:3696" coordorigin="16117,1043" coordsize="4051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  <v:shape id="Arrow: Chevron 83" o:spid="_x0000_s1129" type="#_x0000_t55" style="position:absolute;left:17616;top:1051;width:39014;height:3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" adj="21216" fillcolor="#fffff7" strokecolor="#c793fb" strokeweight="1.25pt">
                          <v:fill color2="#63a0cc [3208]" rotate="t" colors="0 #fffff7;63570f white;1 #63a0cc" focus="100%" type="gradientRadial"/>
                          <v:shadow on="t" color="black" opacity="19660f" offset=".552mm,.73253mm"/>
                          <v:textbox>
                            <w:txbxContent>
                              <w:p w14:paraId="5CA012D0" w14:textId="58C2F3C7" w:rsidR="005975C8" w:rsidRPr="00CE4F87" w:rsidRDefault="005975C8" w:rsidP="005975C8">
                                <w:pPr>
                                  <w:spacing w:line="256" w:lineRule="auto"/>
                                  <w:jc w:val="center"/>
                                  <w:rPr>
                                    <w:rFonts w:ascii="Chu Van An" w:eastAsia="Times New Roman" w:hAnsi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CE4F87">
                                  <w:rPr>
                                    <w:rFonts w:ascii="Chu Van An" w:hAnsi="Chu Van An" w:cs="Chu Van An"/>
                                    <w:b/>
                                    <w:color w:val="0000CC"/>
                                    <w:sz w:val="24"/>
                                    <w:szCs w:val="24"/>
                                  </w:rPr>
                                  <w:t>Phương trình a.sinx+b.cosx=c</w:t>
                                </w:r>
                              </w:p>
                            </w:txbxContent>
                          </v:textbox>
                        </v:shape>
                        <v:group id="Group 84" o:spid="_x0000_s1130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    <v:shape id="Freeform: Shape 85" o:spid="_x0000_s1131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<v:fill color2="#00c" focusposition=".5,.5" focussize="" colors="0 #ffffe5;30802f #ffffb3;36045f #00c" focus="100%" type="gradientRadial"/>
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</v:shape>
                          <v:shape id="TextBox 36" o:spid="_x0000_s1132" type="#_x0000_t202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" filled="f" stroked="f">
                            <v:textbox style="mso-fit-shape-to-text:t">
                              <w:txbxContent>
                                <w:p w14:paraId="58882BD0" w14:textId="77777777" w:rsidR="005975C8" w:rsidRDefault="005975C8" w:rsidP="00EC5D1C">
                                  <w:pPr>
                                    <w:spacing w:line="256" w:lineRule="auto"/>
                                    <w:rPr>
                                      <w:rFonts w:ascii="Cambria Math" w:eastAsia="Cambria Math" w:hAnsi="Cambria Math"/>
                                      <w:color w:val="C00000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ascii="Cambria Math" w:eastAsia="Cambria Math" w:hAnsi="Cambria Math"/>
                                      <w:color w:val="C00000"/>
                                      <w:kern w:val="24"/>
                                    </w:rPr>
                                    <w:t>▣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87" o:spid="_x0000_s1133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    <v:shape id="Freeform: Shape 107" o:spid="_x0000_s1134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" path="m352426,590550r-200024,l112766,488158r-60368,c23449,488158,,401785,,295276,,188766,23449,102393,52398,102393r60367,l152402,,352426,r,590550xe" fillcolor="#fffff7" stroked="f" strokeweight="1.25pt">
                          <v:fill color2="#00c" focusposition=",1" focussize="" colors="0 #fffff7;0 #c793fb;47841f white;1 #00c" focus="100%" type="gradientRadial"/>
                          <v:path arrowok="t" o:connecttype="custom" o:connectlocs="119062,433001;51487,433001;38096,357925;17702,357925;0,216501;17702,75076;38096,75076;51487,0;119062,0" o:connectangles="0,0,0,0,0,0,0,0,0"/>
                        </v:shape>
                        <v:shape id="Flowchart: Terminator 108" o:spid="_x0000_s1135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" fillcolor="#fffff7" stroked="f" strokeweight="1.25pt">
                          <v:fill color2="#00c" focusposition=",1" focussize="" colors="0 #fffff7;0 yellow;50463f white;1 #00c" focus="100%" type="gradientRadial"/>
                        </v:shape>
                      </v:group>
                    </v:group>
                  </v:group>
                  <v:shape id="Flowchart: Direct Access Storage 109" o:spid="_x0000_s1136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" fillcolor="#fffff7" stroked="f" strokeweight="1.25pt">
                    <v:fill color2="yellow" rotate="t" focusposition=",1" focussize="" colors="0 #fffff7;0 #00c;34079f white;1 yellow" focus="100%" type="gradientRadial"/>
                  </v:shape>
                </v:group>
                <v:group id="Group 110" o:spid="_x0000_s1137" style="position:absolute;left:3270;top:381;width:14736;height:5334" coordorigin="3270,381" coordsize="14735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lowchart: Preparation 111" o:spid="_x0000_s1138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" stroked="f" strokeweight="1.25pt">
                    <v:fill color2="#fffff7" rotate="t" focusposition=".5,.5" focussize="" colors="0 white;19005f white;.5 #ffffb3;55706f #c793fb" focus="100%" type="gradientRadial"/>
                    <v:shadow on="t" color="black" opacity="20971f" offset="0,2.2pt"/>
                  </v:shape>
                  <v:shape id="TextBox 42" o:spid="_x0000_s1139" type="#_x0000_t202" style="position:absolute;left:3927;top:431;width:14079;height:5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" filled="f" stroked="f">
                    <v:shadow on="t" color="black" opacity="20971f" offset="0,2.2pt"/>
                    <v:textbox style="mso-fit-shape-to-text:t">
                      <w:txbxContent>
                        <w:p w14:paraId="23278D97" w14:textId="77741ECD" w:rsidR="005975C8" w:rsidRDefault="005975C8" w:rsidP="00EC5D1C">
                          <w:pPr>
                            <w:spacing w:line="256" w:lineRule="auto"/>
                            <w:rPr>
                              <w:rFonts w:ascii="VNI 15 Chops" w:eastAsia="Times New Roman" w:hAnsi="VNI 15 Chops"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VNI 15 Chops" w:eastAsia="Times New Roman" w:hAnsi="VNI 15 Chops"/>
                              <w:color w:val="C00000"/>
                              <w:kern w:val="24"/>
                              <w:sz w:val="36"/>
                              <w:szCs w:val="36"/>
                            </w:rPr>
                            <w:t xml:space="preserve"> Daïng </w:t>
                          </w:r>
                          <w:r>
                            <w:rPr>
                              <w:rFonts w:ascii="Cambria Math" w:eastAsia="Times New Roman" w:hAnsi="Cambria Math"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③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AAA3981" w14:textId="2D7501C6" w:rsidR="00EC5D1C" w:rsidRPr="00951817" w:rsidRDefault="00EC5D1C" w:rsidP="00951817">
      <w:pPr>
        <w:spacing w:line="240" w:lineRule="auto"/>
        <w:ind w:left="426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951817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p w14:paraId="7DC7A99F" w14:textId="77777777" w:rsidR="0044659B" w:rsidRPr="00951817" w:rsidRDefault="0044659B" w:rsidP="00951817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color w:val="0000FF"/>
          <w:sz w:val="24"/>
          <w:szCs w:val="24"/>
          <w:lang w:val="vi-VN" w:eastAsia="vi-VN"/>
        </w:rPr>
        <w:t xml:space="preserve">Câu 1: </w:t>
      </w:r>
      <w:r w:rsidRPr="00951817">
        <w:rPr>
          <w:rFonts w:ascii="Chu Van An" w:hAnsi="Chu Van An" w:cs="Chu Van An"/>
          <w:sz w:val="24"/>
          <w:szCs w:val="24"/>
        </w:rPr>
        <w:t xml:space="preserve">Nghiệm của phương trình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cos</m:t>
        </m:r>
        <m:r>
          <w:rPr>
            <w:rFonts w:ascii="Cambria Math" w:hAnsi="Cambria Math" w:cs="Chu Van An"/>
            <w:sz w:val="24"/>
            <w:szCs w:val="24"/>
          </w:rPr>
          <m:t>x+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r>
          <w:rPr>
            <w:rFonts w:ascii="Cambria Math" w:hAnsi="Cambria Math" w:cs="Chu Van An"/>
            <w:sz w:val="24"/>
            <w:szCs w:val="24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1</m:t>
        </m:r>
      </m:oMath>
      <w:r w:rsidRPr="00951817">
        <w:rPr>
          <w:rFonts w:ascii="Chu Van An" w:hAnsi="Chu Van An" w:cs="Chu Van An"/>
          <w:sz w:val="24"/>
          <w:szCs w:val="24"/>
        </w:rPr>
        <w:t>là</w:t>
      </w:r>
    </w:p>
    <w:p w14:paraId="6FC32867" w14:textId="0E1108A1" w:rsidR="0044659B" w:rsidRPr="00951817" w:rsidRDefault="002B665F" w:rsidP="00951817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bCs/>
          <w:sz w:val="24"/>
          <w:szCs w:val="24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</w:rPr>
        <w:lastRenderedPageBreak/>
        <w:t>A.</w:t>
      </w:r>
      <w:r w:rsidR="0044659B" w:rsidRPr="00951817">
        <w:rPr>
          <w:rFonts w:ascii="Chu Van An" w:hAnsi="Chu Van An" w:cs="Chu Van An"/>
          <w:bCs/>
          <w:sz w:val="24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bCs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+kπ</m:t>
                  </m:r>
                </m:e>
              </m:m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x=kπ</m:t>
                  </m:r>
                </m:e>
              </m:mr>
            </m:m>
          </m:e>
        </m:d>
      </m:oMath>
      <w:r w:rsidR="0044659B" w:rsidRPr="00951817">
        <w:rPr>
          <w:rFonts w:ascii="Chu Van An" w:hAnsi="Chu Van An" w:cs="Chu Van An"/>
          <w:bCs/>
          <w:sz w:val="24"/>
          <w:szCs w:val="24"/>
        </w:rPr>
        <w:t>.</w:t>
      </w:r>
      <w:r w:rsidR="0044659B" w:rsidRPr="00951817">
        <w:rPr>
          <w:rFonts w:ascii="Chu Van An" w:hAnsi="Chu Van An" w:cs="Chu Van An"/>
          <w:bCs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</w:rPr>
        <w:t>B.</w:t>
      </w:r>
      <w:r w:rsidR="0044659B" w:rsidRPr="00951817">
        <w:rPr>
          <w:rFonts w:ascii="Chu Van An" w:hAnsi="Chu Van An" w:cs="Chu Van An"/>
          <w:bCs/>
          <w:sz w:val="24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bCs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+kπ</m:t>
                  </m:r>
                </m:e>
              </m:m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</m:m>
          </m:e>
        </m:d>
      </m:oMath>
      <w:r w:rsidR="0044659B" w:rsidRPr="00951817">
        <w:rPr>
          <w:rFonts w:ascii="Chu Van An" w:hAnsi="Chu Van An" w:cs="Chu Van An"/>
          <w:bCs/>
          <w:sz w:val="24"/>
          <w:szCs w:val="24"/>
        </w:rPr>
        <w:t>.</w:t>
      </w:r>
      <w:r w:rsidR="0044659B" w:rsidRPr="00951817">
        <w:rPr>
          <w:rFonts w:ascii="Chu Van An" w:hAnsi="Chu Van An" w:cs="Chu Van An"/>
          <w:bCs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</w:rPr>
        <w:t>C.</w:t>
      </w:r>
      <w:r w:rsidR="0044659B" w:rsidRPr="00951817">
        <w:rPr>
          <w:rFonts w:ascii="Chu Van An" w:hAnsi="Chu Van An" w:cs="Chu Van An"/>
          <w:bCs/>
          <w:sz w:val="24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bCs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</m:m>
          </m:e>
        </m:d>
      </m:oMath>
      <w:r w:rsidR="0044659B" w:rsidRPr="00951817">
        <w:rPr>
          <w:rFonts w:ascii="Chu Van An" w:hAnsi="Chu Van An" w:cs="Chu Van An"/>
          <w:bCs/>
          <w:sz w:val="24"/>
          <w:szCs w:val="24"/>
        </w:rPr>
        <w:t>.</w:t>
      </w:r>
      <w:r w:rsidR="0044659B" w:rsidRPr="00951817">
        <w:rPr>
          <w:rFonts w:ascii="Chu Van An" w:hAnsi="Chu Van An" w:cs="Chu Van An"/>
          <w:bCs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</w:rPr>
        <w:t>D.</w:t>
      </w:r>
      <w:r w:rsidR="0044659B" w:rsidRPr="00951817">
        <w:rPr>
          <w:rFonts w:ascii="Chu Van An" w:hAnsi="Chu Van An" w:cs="Chu Van An"/>
          <w:bCs/>
          <w:sz w:val="24"/>
          <w:szCs w:val="24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bCs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bCs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x=kπ</m:t>
                  </m:r>
                </m:e>
              </m:mr>
            </m:m>
          </m:e>
        </m:d>
      </m:oMath>
      <w:r w:rsidR="0044659B" w:rsidRPr="00951817">
        <w:rPr>
          <w:rFonts w:ascii="Chu Van An" w:hAnsi="Chu Van An" w:cs="Chu Van An"/>
          <w:bCs/>
          <w:sz w:val="24"/>
          <w:szCs w:val="24"/>
        </w:rPr>
        <w:t>.</w:t>
      </w:r>
    </w:p>
    <w:p w14:paraId="2CF1EA22" w14:textId="614083A1" w:rsidR="0044659B" w:rsidRPr="00951817" w:rsidRDefault="00741FA6" w:rsidP="00951817">
      <w:pPr>
        <w:tabs>
          <w:tab w:val="left" w:pos="992"/>
          <w:tab w:val="left" w:pos="3402"/>
          <w:tab w:val="left" w:pos="5669"/>
          <w:tab w:val="left" w:pos="7937"/>
        </w:tabs>
        <w:spacing w:before="120" w:line="240" w:lineRule="auto"/>
        <w:jc w:val="center"/>
        <w:rPr>
          <w:rFonts w:ascii="Chu Van An" w:hAnsi="Chu Van An" w:cs="Chu Van An"/>
          <w:color w:val="0000CC"/>
          <w:sz w:val="24"/>
          <w:szCs w:val="24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57AFF7C9" w14:textId="77777777" w:rsidR="0044659B" w:rsidRPr="00951817" w:rsidRDefault="0044659B" w:rsidP="00951817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contextualSpacing/>
        <w:jc w:val="both"/>
        <w:rPr>
          <w:rFonts w:ascii="Chu Van An" w:hAnsi="Chu Van An" w:cs="Chu Van An"/>
          <w:b/>
          <w:sz w:val="24"/>
          <w:szCs w:val="24"/>
        </w:rPr>
      </w:pPr>
    </w:p>
    <w:p w14:paraId="14C1C745" w14:textId="77777777" w:rsidR="0044659B" w:rsidRPr="00951817" w:rsidRDefault="0044659B" w:rsidP="00951817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position w:val="-24"/>
          <w:sz w:val="24"/>
          <w:szCs w:val="24"/>
        </w:rPr>
      </w:pPr>
      <w:r w:rsidRPr="00951817">
        <w:rPr>
          <w:rFonts w:ascii="Chu Van An" w:hAnsi="Chu Van An" w:cs="Chu Van An"/>
          <w:sz w:val="24"/>
          <w:szCs w:val="24"/>
        </w:rPr>
        <w:t xml:space="preserve">Ta có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cos</m:t>
        </m:r>
        <m:r>
          <w:rPr>
            <w:rFonts w:ascii="Cambria Math" w:hAnsi="Cambria Math" w:cs="Chu Van An"/>
            <w:sz w:val="24"/>
            <w:szCs w:val="24"/>
          </w:rPr>
          <m:t>x+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r>
          <w:rPr>
            <w:rFonts w:ascii="Cambria Math" w:hAnsi="Cambria Math" w:cs="Chu Van An"/>
            <w:sz w:val="24"/>
            <w:szCs w:val="24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1</m:t>
        </m:r>
        <m:r>
          <w:rPr>
            <w:rFonts w:ascii="Cambria Math" w:hAnsi="Cambria Math" w:cs="Chu Van An"/>
            <w:sz w:val="24"/>
            <w:szCs w:val="24"/>
          </w:rPr>
          <m:t>⇔</m:t>
        </m:r>
        <m:rad>
          <m:radPr>
            <m:degHide m:val="1"/>
            <m:ctrlPr>
              <w:rPr>
                <w:rFonts w:ascii="Cambria Math" w:hAnsi="Cambria Math" w:cs="Chu Van 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e>
        </m:rad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cos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x-</m:t>
            </m:r>
            <m:f>
              <m:fPr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4</m:t>
                </m:r>
              </m:den>
            </m:f>
          </m:e>
        </m:d>
        <m:r>
          <w:rPr>
            <w:rFonts w:ascii="Cambria Math" w:hAnsi="Cambria Math" w:cs="Chu Van 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1</m:t>
        </m:r>
        <m:r>
          <w:rPr>
            <w:rFonts w:ascii="Cambria Math" w:hAnsi="Cambria Math" w:cs="Chu Van An"/>
            <w:sz w:val="24"/>
            <w:szCs w:val="24"/>
          </w:rPr>
          <m:t>⇔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cos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x-</m:t>
            </m:r>
            <m:f>
              <m:fPr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4</m:t>
                </m:r>
              </m:den>
            </m:f>
          </m:e>
        </m:d>
        <m:r>
          <w:rPr>
            <w:rFonts w:ascii="Cambria Math" w:hAnsi="Cambria Math" w:cs="Chu Van 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2</m:t>
                </m:r>
              </m:e>
            </m:rad>
          </m:den>
        </m:f>
      </m:oMath>
    </w:p>
    <w:p w14:paraId="69064F19" w14:textId="77777777" w:rsidR="0044659B" w:rsidRPr="00951817" w:rsidRDefault="0044659B" w:rsidP="00951817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m:oMath>
        <m:r>
          <w:rPr>
            <w:rFonts w:ascii="Cambria Math" w:hAnsi="Cambria Math" w:cs="Chu Van An"/>
            <w:sz w:val="24"/>
            <w:szCs w:val="24"/>
          </w:rPr>
          <m:t>⇔</m:t>
        </m:r>
        <m:d>
          <m:dPr>
            <m:begChr m:val="["/>
            <m:endChr m:val="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x-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x-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</m:m>
          </m:e>
        </m:d>
        <m:r>
          <w:rPr>
            <w:rFonts w:ascii="Cambria Math" w:hAnsi="Cambria Math" w:cs="Chu Van An"/>
            <w:sz w:val="24"/>
            <w:szCs w:val="24"/>
          </w:rPr>
          <m:t>⇔</m:t>
        </m:r>
        <m:d>
          <m:dPr>
            <m:begChr m:val="["/>
            <m:endChr m:val="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,</m:t>
        </m:r>
        <m:r>
          <w:rPr>
            <w:rFonts w:ascii="Cambria Math" w:hAnsi="Cambria Math" w:cs="Chu Van An"/>
            <w:sz w:val="24"/>
            <w:szCs w:val="24"/>
          </w:rPr>
          <m:t xml:space="preserve"> k</m:t>
        </m:r>
        <m:r>
          <m:rPr>
            <m:scr m:val="double-struck"/>
          </m:rPr>
          <w:rPr>
            <w:rFonts w:ascii="Cambria Math" w:hAnsi="Cambria Math" w:cs="Chu Van An"/>
            <w:sz w:val="24"/>
            <w:szCs w:val="24"/>
          </w:rPr>
          <m:t>∈Z</m:t>
        </m:r>
      </m:oMath>
      <w:r w:rsidRPr="00951817">
        <w:rPr>
          <w:rFonts w:ascii="Chu Van An" w:hAnsi="Chu Van An" w:cs="Chu Van An"/>
          <w:sz w:val="24"/>
          <w:szCs w:val="24"/>
        </w:rPr>
        <w:t>.</w:t>
      </w:r>
      <w:r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sz w:val="24"/>
          <w:szCs w:val="24"/>
        </w:rPr>
        <w:tab/>
      </w:r>
    </w:p>
    <w:p w14:paraId="3215524B" w14:textId="77777777" w:rsidR="0044659B" w:rsidRPr="00951817" w:rsidRDefault="0044659B" w:rsidP="00951817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color w:val="0000FF"/>
          <w:sz w:val="24"/>
          <w:szCs w:val="24"/>
          <w:lang w:val="vi-VN" w:eastAsia="vi-VN"/>
        </w:rPr>
        <w:t xml:space="preserve">Câu 2: </w:t>
      </w:r>
      <w:r w:rsidRPr="00951817">
        <w:rPr>
          <w:rFonts w:ascii="Chu Van An" w:hAnsi="Chu Van An" w:cs="Chu Van An"/>
          <w:sz w:val="24"/>
          <w:szCs w:val="24"/>
        </w:rPr>
        <w:t xml:space="preserve">Nghiệm của phương trình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r>
          <w:rPr>
            <w:rFonts w:ascii="Cambria Math" w:hAnsi="Cambria Math" w:cs="Chu Van An"/>
            <w:sz w:val="24"/>
            <w:szCs w:val="24"/>
          </w:rPr>
          <m:t>x+</m:t>
        </m:r>
        <m:rad>
          <m:radPr>
            <m:degHide m:val="1"/>
            <m:ctrlPr>
              <w:rPr>
                <w:rFonts w:ascii="Cambria Math" w:hAnsi="Cambria Math" w:cs="Chu Van 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cos</m:t>
        </m:r>
        <m:r>
          <w:rPr>
            <w:rFonts w:ascii="Cambria Math" w:hAnsi="Cambria Math" w:cs="Chu Van An"/>
            <w:sz w:val="24"/>
            <w:szCs w:val="24"/>
          </w:rPr>
          <m:t>x=</m:t>
        </m:r>
        <m:rad>
          <m:radPr>
            <m:degHide m:val="1"/>
            <m:ctrlPr>
              <w:rPr>
                <w:rFonts w:ascii="Cambria Math" w:hAnsi="Cambria Math" w:cs="Chu Van 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e>
        </m:rad>
      </m:oMath>
      <w:r w:rsidRPr="00951817">
        <w:rPr>
          <w:rFonts w:ascii="Chu Van An" w:hAnsi="Chu Van An" w:cs="Chu Van An"/>
          <w:sz w:val="24"/>
          <w:szCs w:val="24"/>
        </w:rPr>
        <w:t xml:space="preserve"> là</w:t>
      </w:r>
    </w:p>
    <w:p w14:paraId="7702C369" w14:textId="68E1F1E4" w:rsidR="0044659B" w:rsidRPr="00951817" w:rsidRDefault="002B665F" w:rsidP="00951817">
      <w:pPr>
        <w:tabs>
          <w:tab w:val="left" w:pos="992"/>
          <w:tab w:val="left" w:pos="3402"/>
          <w:tab w:val="left" w:pos="5669"/>
          <w:tab w:val="left" w:pos="7938"/>
        </w:tabs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  <w:lang w:val="fr-FR"/>
        </w:rPr>
        <w:t>A.</w:t>
      </w:r>
      <m:oMath>
        <m:r>
          <m:rPr>
            <m:sty m:val="bi"/>
          </m:rPr>
          <w:rPr>
            <w:rFonts w:ascii="Cambria Math" w:hAnsi="Cambria Math" w:cs="Chu Van An"/>
            <w:color w:val="0033CC"/>
            <w:sz w:val="24"/>
            <w:szCs w:val="24"/>
            <w:lang w:val="fr-FR"/>
          </w:rPr>
          <m:t xml:space="preserve"> </m:t>
        </m:r>
        <m:r>
          <w:rPr>
            <w:rFonts w:ascii="Cambria Math" w:hAnsi="Cambria Math" w:cs="Chu Van An"/>
            <w:sz w:val="24"/>
            <w:szCs w:val="24"/>
          </w:rPr>
          <m:t>x=-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Chu Van An"/>
            <w:sz w:val="24"/>
            <w:szCs w:val="24"/>
          </w:rPr>
          <m:t>+k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</m:t>
        </m:r>
        <m:r>
          <w:rPr>
            <w:rFonts w:ascii="Cambria Math" w:hAnsi="Cambria Math" w:cs="Chu Van 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;</m:t>
        </m:r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3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Chu Van An"/>
            <w:sz w:val="24"/>
            <w:szCs w:val="24"/>
          </w:rPr>
          <m:t>+k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</m:t>
        </m:r>
        <m:r>
          <w:rPr>
            <w:rFonts w:ascii="Cambria Math" w:hAnsi="Cambria Math" w:cs="Chu Van An"/>
            <w:sz w:val="24"/>
            <w:szCs w:val="24"/>
          </w:rPr>
          <m:t>π</m:t>
        </m:r>
      </m:oMath>
      <w:r w:rsidR="0044659B" w:rsidRPr="00951817">
        <w:rPr>
          <w:rFonts w:ascii="Chu Van An" w:hAnsi="Chu Van An" w:cs="Chu Van An"/>
          <w:sz w:val="24"/>
          <w:szCs w:val="24"/>
        </w:rPr>
        <w:t>.</w:t>
      </w:r>
      <w:r w:rsidR="0044659B"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fr-FR"/>
        </w:rPr>
        <w:t>B.</w:t>
      </w:r>
      <m:oMath>
        <m:r>
          <m:rPr>
            <m:sty m:val="bi"/>
          </m:rPr>
          <w:rPr>
            <w:rFonts w:ascii="Cambria Math" w:hAnsi="Cambria Math" w:cs="Chu Van An"/>
            <w:color w:val="0033CC"/>
            <w:sz w:val="24"/>
            <w:szCs w:val="24"/>
            <w:lang w:val="fr-FR"/>
          </w:rPr>
          <m:t xml:space="preserve"> </m:t>
        </m:r>
        <m:r>
          <w:rPr>
            <w:rFonts w:ascii="Cambria Math" w:hAnsi="Cambria Math" w:cs="Chu Van An"/>
            <w:sz w:val="24"/>
            <w:szCs w:val="24"/>
          </w:rPr>
          <m:t>x=-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Chu Van An"/>
            <w:sz w:val="24"/>
            <w:szCs w:val="24"/>
          </w:rPr>
          <m:t>+k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</m:t>
        </m:r>
        <m:r>
          <w:rPr>
            <w:rFonts w:ascii="Cambria Math" w:hAnsi="Cambria Math" w:cs="Chu Van 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;</m:t>
        </m:r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5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Chu Van An"/>
            <w:sz w:val="24"/>
            <w:szCs w:val="24"/>
          </w:rPr>
          <m:t>+k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</m:t>
        </m:r>
        <m:r>
          <w:rPr>
            <w:rFonts w:ascii="Cambria Math" w:hAnsi="Cambria Math" w:cs="Chu Van An"/>
            <w:sz w:val="24"/>
            <w:szCs w:val="24"/>
          </w:rPr>
          <m:t>π</m:t>
        </m:r>
      </m:oMath>
      <w:r w:rsidR="0044659B" w:rsidRPr="00951817">
        <w:rPr>
          <w:rFonts w:ascii="Chu Van An" w:hAnsi="Chu Van An" w:cs="Chu Van An"/>
          <w:sz w:val="24"/>
          <w:szCs w:val="24"/>
        </w:rPr>
        <w:t>.</w:t>
      </w:r>
      <w:r w:rsidR="0044659B" w:rsidRPr="00951817">
        <w:rPr>
          <w:rFonts w:ascii="Chu Van An" w:hAnsi="Chu Van An" w:cs="Chu Van An"/>
          <w:sz w:val="24"/>
          <w:szCs w:val="24"/>
        </w:rPr>
        <w:tab/>
      </w:r>
    </w:p>
    <w:p w14:paraId="400F8DE1" w14:textId="42B9B1AC" w:rsidR="0044659B" w:rsidRPr="00951817" w:rsidRDefault="002B665F" w:rsidP="00951817">
      <w:pPr>
        <w:tabs>
          <w:tab w:val="left" w:pos="992"/>
          <w:tab w:val="left" w:pos="3402"/>
          <w:tab w:val="left" w:pos="5669"/>
          <w:tab w:val="left" w:pos="7938"/>
        </w:tabs>
        <w:spacing w:line="240" w:lineRule="auto"/>
        <w:ind w:left="992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b/>
          <w:color w:val="0033CC"/>
          <w:sz w:val="24"/>
          <w:szCs w:val="24"/>
          <w:lang w:val="fr-FR"/>
        </w:rPr>
        <w:t>C.</w:t>
      </w:r>
      <m:oMath>
        <m:r>
          <m:rPr>
            <m:sty m:val="bi"/>
          </m:rPr>
          <w:rPr>
            <w:rFonts w:ascii="Cambria Math" w:hAnsi="Cambria Math" w:cs="Chu Van An"/>
            <w:color w:val="0033CC"/>
            <w:sz w:val="24"/>
            <w:szCs w:val="24"/>
            <w:lang w:val="fr-FR"/>
          </w:rPr>
          <m:t xml:space="preserve"> </m:t>
        </m:r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Chu Van An"/>
            <w:sz w:val="24"/>
            <w:szCs w:val="24"/>
          </w:rPr>
          <m:t>+k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</m:t>
        </m:r>
        <m:r>
          <w:rPr>
            <w:rFonts w:ascii="Cambria Math" w:hAnsi="Cambria Math" w:cs="Chu Van 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;</m:t>
        </m:r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Chu Van An"/>
            <w:sz w:val="24"/>
            <w:szCs w:val="24"/>
          </w:rPr>
          <m:t>+k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</m:t>
        </m:r>
        <m:r>
          <w:rPr>
            <w:rFonts w:ascii="Cambria Math" w:hAnsi="Cambria Math" w:cs="Chu Van An"/>
            <w:sz w:val="24"/>
            <w:szCs w:val="24"/>
          </w:rPr>
          <m:t>π</m:t>
        </m:r>
      </m:oMath>
      <w:r w:rsidR="0044659B" w:rsidRPr="00951817">
        <w:rPr>
          <w:rFonts w:ascii="Chu Van An" w:hAnsi="Chu Van An" w:cs="Chu Van An"/>
          <w:sz w:val="24"/>
          <w:szCs w:val="24"/>
        </w:rPr>
        <w:t>.</w:t>
      </w:r>
      <w:r w:rsidR="0044659B" w:rsidRPr="00951817">
        <w:rPr>
          <w:rFonts w:ascii="Chu Van An" w:hAnsi="Chu Van An" w:cs="Chu Van An"/>
          <w:sz w:val="24"/>
          <w:szCs w:val="24"/>
        </w:rPr>
        <w:tab/>
      </w:r>
      <w:r w:rsidRPr="00951817">
        <w:rPr>
          <w:rFonts w:ascii="Chu Van An" w:hAnsi="Chu Van An" w:cs="Chu Van An"/>
          <w:b/>
          <w:color w:val="0033CC"/>
          <w:sz w:val="24"/>
          <w:szCs w:val="24"/>
          <w:lang w:val="fr-FR"/>
        </w:rPr>
        <w:t>D.</w:t>
      </w:r>
      <m:oMath>
        <m:r>
          <m:rPr>
            <m:sty m:val="bi"/>
          </m:rPr>
          <w:rPr>
            <w:rFonts w:ascii="Cambria Math" w:hAnsi="Cambria Math" w:cs="Chu Van An"/>
            <w:color w:val="0033CC"/>
            <w:sz w:val="24"/>
            <w:szCs w:val="24"/>
            <w:lang w:val="fr-FR"/>
          </w:rPr>
          <m:t xml:space="preserve"> </m:t>
        </m:r>
        <m:r>
          <w:rPr>
            <w:rFonts w:ascii="Cambria Math" w:hAnsi="Cambria Math" w:cs="Chu Van An"/>
            <w:sz w:val="24"/>
            <w:szCs w:val="24"/>
          </w:rPr>
          <m:t>x=-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Chu Van An"/>
            <w:sz w:val="24"/>
            <w:szCs w:val="24"/>
          </w:rPr>
          <m:t>+k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</m:t>
        </m:r>
        <m:r>
          <w:rPr>
            <w:rFonts w:ascii="Cambria Math" w:hAnsi="Cambria Math" w:cs="Chu Van An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;</m:t>
        </m:r>
        <m:r>
          <w:rPr>
            <w:rFonts w:ascii="Cambria Math" w:hAnsi="Cambria Math" w:cs="Chu Van An"/>
            <w:sz w:val="24"/>
            <w:szCs w:val="24"/>
          </w:rPr>
          <m:t>x=-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5</m:t>
            </m:r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Chu Van An"/>
            <w:sz w:val="24"/>
            <w:szCs w:val="24"/>
          </w:rPr>
          <m:t>+k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</m:t>
        </m:r>
        <m:r>
          <w:rPr>
            <w:rFonts w:ascii="Cambria Math" w:hAnsi="Cambria Math" w:cs="Chu Van An"/>
            <w:sz w:val="24"/>
            <w:szCs w:val="24"/>
          </w:rPr>
          <m:t>π</m:t>
        </m:r>
      </m:oMath>
      <w:r w:rsidR="0044659B" w:rsidRPr="00951817">
        <w:rPr>
          <w:rFonts w:ascii="Chu Van An" w:hAnsi="Chu Van An" w:cs="Chu Van An"/>
          <w:sz w:val="24"/>
          <w:szCs w:val="24"/>
        </w:rPr>
        <w:t>.</w:t>
      </w:r>
    </w:p>
    <w:p w14:paraId="2FC2B899" w14:textId="77777777" w:rsidR="0044659B" w:rsidRPr="00951817" w:rsidRDefault="0044659B" w:rsidP="00951817">
      <w:pPr>
        <w:pStyle w:val="ListParagraph"/>
        <w:tabs>
          <w:tab w:val="left" w:pos="3240"/>
          <w:tab w:val="left" w:pos="5400"/>
          <w:tab w:val="left" w:pos="7560"/>
        </w:tabs>
        <w:spacing w:after="0" w:line="240" w:lineRule="auto"/>
        <w:ind w:left="0"/>
        <w:jc w:val="center"/>
        <w:rPr>
          <w:rFonts w:ascii="Chu Van An" w:hAnsi="Chu Van An" w:cs="Chu Van An"/>
          <w:b/>
          <w:color w:val="0000CC"/>
          <w:sz w:val="24"/>
          <w:szCs w:val="24"/>
        </w:rPr>
      </w:pPr>
      <w:r w:rsidRPr="00951817">
        <w:rPr>
          <w:rFonts w:ascii="Chu Van An" w:hAnsi="Chu Van An" w:cs="Chu Van An"/>
          <w:b/>
          <w:color w:val="0000CC"/>
          <w:sz w:val="24"/>
          <w:szCs w:val="24"/>
        </w:rPr>
        <w:t>Lời giải</w:t>
      </w:r>
    </w:p>
    <w:p w14:paraId="5C308079" w14:textId="77777777" w:rsidR="0044659B" w:rsidRPr="00951817" w:rsidRDefault="0044659B" w:rsidP="00951817">
      <w:pPr>
        <w:pStyle w:val="ListParagraph"/>
        <w:tabs>
          <w:tab w:val="left" w:pos="3240"/>
          <w:tab w:val="left" w:pos="5400"/>
          <w:tab w:val="left" w:pos="7560"/>
        </w:tabs>
        <w:spacing w:after="0" w:line="240" w:lineRule="auto"/>
        <w:ind w:left="993"/>
        <w:jc w:val="both"/>
        <w:rPr>
          <w:rFonts w:ascii="Chu Van An" w:hAnsi="Chu Van An" w:cs="Chu Van An"/>
          <w:b/>
          <w:sz w:val="24"/>
          <w:szCs w:val="24"/>
        </w:rPr>
      </w:pPr>
    </w:p>
    <w:p w14:paraId="7222655F" w14:textId="77777777" w:rsidR="00E80D52" w:rsidRPr="00951817" w:rsidRDefault="0044659B" w:rsidP="00951817">
      <w:pPr>
        <w:tabs>
          <w:tab w:val="left" w:pos="993"/>
        </w:tabs>
        <w:spacing w:line="240" w:lineRule="auto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sz w:val="24"/>
          <w:szCs w:val="24"/>
        </w:rPr>
        <w:tab/>
        <w:t xml:space="preserve">Ta có </w:t>
      </w:r>
      <m:oMath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r>
          <w:rPr>
            <w:rFonts w:ascii="Cambria Math" w:hAnsi="Cambria Math" w:cs="Chu Van An"/>
            <w:sz w:val="24"/>
            <w:szCs w:val="24"/>
          </w:rPr>
          <m:t>x+</m:t>
        </m:r>
        <m:rad>
          <m:radPr>
            <m:degHide m:val="1"/>
            <m:ctrlPr>
              <w:rPr>
                <w:rFonts w:ascii="Cambria Math" w:hAnsi="Cambria Math" w:cs="Chu Van 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cos</m:t>
        </m:r>
        <m:r>
          <w:rPr>
            <w:rFonts w:ascii="Cambria Math" w:hAnsi="Cambria Math" w:cs="Chu Van An"/>
            <w:sz w:val="24"/>
            <w:szCs w:val="24"/>
          </w:rPr>
          <m:t>x=</m:t>
        </m:r>
        <m:rad>
          <m:radPr>
            <m:degHide m:val="1"/>
            <m:ctrlPr>
              <w:rPr>
                <w:rFonts w:ascii="Cambria Math" w:hAnsi="Cambria Math" w:cs="Chu Van 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e>
        </m:rad>
        <m:r>
          <w:rPr>
            <w:rFonts w:ascii="Cambria Math" w:hAnsi="Cambria Math" w:cs="Chu Van An"/>
            <w:sz w:val="24"/>
            <w:szCs w:val="24"/>
          </w:rPr>
          <m:t>⇔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r>
          <w:rPr>
            <w:rFonts w:ascii="Cambria Math" w:hAnsi="Cambria Math" w:cs="Chu Van An"/>
            <w:sz w:val="24"/>
            <w:szCs w:val="24"/>
          </w:rPr>
          <m:t>x+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cos</m:t>
        </m:r>
        <m:r>
          <w:rPr>
            <w:rFonts w:ascii="Cambria Math" w:hAnsi="Cambria Math" w:cs="Chu Van An"/>
            <w:sz w:val="24"/>
            <w:szCs w:val="24"/>
          </w:rPr>
          <m:t>x=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Chu Van An"/>
            <w:sz w:val="24"/>
            <w:szCs w:val="24"/>
          </w:rPr>
          <m:t>⇔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cos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r>
          <w:rPr>
            <w:rFonts w:ascii="Cambria Math" w:hAnsi="Cambria Math" w:cs="Chu Van An"/>
            <w:sz w:val="24"/>
            <w:szCs w:val="24"/>
          </w:rPr>
          <m:t>x+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cos</m:t>
        </m:r>
        <m:r>
          <w:rPr>
            <w:rFonts w:ascii="Cambria Math" w:hAnsi="Cambria Math" w:cs="Chu Van An"/>
            <w:sz w:val="24"/>
            <w:szCs w:val="24"/>
          </w:rPr>
          <m:t>x=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4</m:t>
            </m:r>
          </m:den>
        </m:f>
      </m:oMath>
    </w:p>
    <w:p w14:paraId="4BBD9951" w14:textId="3F09B2F0" w:rsidR="0044659B" w:rsidRPr="00951817" w:rsidRDefault="0044659B" w:rsidP="00951817">
      <w:pPr>
        <w:tabs>
          <w:tab w:val="left" w:pos="993"/>
        </w:tabs>
        <w:spacing w:line="240" w:lineRule="auto"/>
        <w:rPr>
          <w:rFonts w:ascii="Chu Van An" w:hAnsi="Chu Van An" w:cs="Chu Van An"/>
          <w:sz w:val="24"/>
          <w:szCs w:val="24"/>
        </w:rPr>
      </w:pPr>
      <w:r w:rsidRPr="00951817">
        <w:rPr>
          <w:rFonts w:ascii="Chu Van An" w:hAnsi="Chu Van An" w:cs="Chu Van An"/>
          <w:position w:val="-24"/>
          <w:sz w:val="24"/>
          <w:szCs w:val="24"/>
        </w:rPr>
        <w:tab/>
      </w:r>
      <m:oMath>
        <m:r>
          <w:rPr>
            <w:rFonts w:ascii="Cambria Math" w:hAnsi="Cambria Math" w:cs="Chu Van An"/>
            <w:sz w:val="24"/>
            <w:szCs w:val="24"/>
          </w:rPr>
          <m:t>⇔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x+</m:t>
            </m:r>
            <m:f>
              <m:fPr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Chu Van 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Chu Van An"/>
                    <w:sz w:val="24"/>
                    <w:szCs w:val="24"/>
                  </w:rPr>
                  <m:t>3</m:t>
                </m:r>
              </m:den>
            </m:f>
          </m:e>
        </m:d>
        <m:r>
          <w:rPr>
            <w:rFonts w:ascii="Cambria Math" w:hAnsi="Cambria Math" w:cs="Chu Van 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sin</m:t>
        </m:r>
        <m:f>
          <m:fPr>
            <m:ctrlPr>
              <w:rPr>
                <w:rFonts w:ascii="Cambria Math" w:hAnsi="Cambria Math" w:cs="Chu Van 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Chu Van 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Chu Van An"/>
            <w:sz w:val="24"/>
            <w:szCs w:val="24"/>
          </w:rPr>
          <m:t>⇔</m:t>
        </m:r>
        <m:d>
          <m:dPr>
            <m:begChr m:val="["/>
            <m:endChr m:val="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x+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x+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3</m:t>
                      </m:r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</m:m>
          </m:e>
        </m:d>
        <m:r>
          <w:rPr>
            <w:rFonts w:ascii="Cambria Math" w:hAnsi="Cambria Math" w:cs="Chu Van An"/>
            <w:sz w:val="24"/>
            <w:szCs w:val="24"/>
          </w:rPr>
          <m:t>⇔</m:t>
        </m:r>
        <m:d>
          <m:dPr>
            <m:begChr m:val="["/>
            <m:endChr m:val=""/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Chu Van 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x=-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  <m:mr>
                <m:e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x+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5</m:t>
                      </m:r>
                      <m: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hu Van An"/>
                          <w:sz w:val="24"/>
                          <w:szCs w:val="24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+k</m:t>
                  </m:r>
                  <m:r>
                    <m:rPr>
                      <m:sty m:val="p"/>
                    </m:rPr>
                    <w:rPr>
                      <w:rFonts w:ascii="Cambria Math" w:hAnsi="Cambria Math" w:cs="Chu Van 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hu Van An"/>
                      <w:sz w:val="24"/>
                      <w:szCs w:val="24"/>
                    </w:rPr>
                    <m:t>π</m:t>
                  </m:r>
                </m:e>
              </m:mr>
            </m:m>
          </m:e>
        </m:d>
      </m:oMath>
      <w:r w:rsidRPr="00951817">
        <w:rPr>
          <w:rFonts w:ascii="Chu Van An" w:hAnsi="Chu Van An" w:cs="Chu Van An"/>
          <w:sz w:val="24"/>
          <w:szCs w:val="24"/>
        </w:rPr>
        <w:t>,</w:t>
      </w:r>
      <m:oMath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k</m:t>
            </m:r>
            <m:r>
              <m:rPr>
                <m:scr m:val="double-struck"/>
              </m:rPr>
              <w:rPr>
                <w:rFonts w:ascii="Cambria Math" w:hAnsi="Cambria Math" w:cs="Chu Van An"/>
                <w:sz w:val="24"/>
                <w:szCs w:val="24"/>
              </w:rPr>
              <m:t>∈Z</m:t>
            </m:r>
          </m:e>
        </m:d>
      </m:oMath>
    </w:p>
    <w:p w14:paraId="1650C6AC" w14:textId="77777777" w:rsidR="00E12DBA" w:rsidRPr="00E12DBA" w:rsidRDefault="00E12DBA" w:rsidP="00E12DBA">
      <w:pPr>
        <w:tabs>
          <w:tab w:val="left" w:pos="992"/>
        </w:tabs>
        <w:spacing w:before="120" w:line="276" w:lineRule="auto"/>
        <w:ind w:left="992" w:hanging="992"/>
        <w:rPr>
          <w:rFonts w:ascii="Chu Van An" w:hAnsi="Chu Van An" w:cs="Chu Van An"/>
          <w:sz w:val="24"/>
          <w:szCs w:val="24"/>
        </w:rPr>
      </w:pPr>
      <w:r w:rsidRPr="00E12DBA">
        <w:rPr>
          <w:rFonts w:ascii="Chu Van An" w:eastAsia="Calibri" w:hAnsi="Chu Van An" w:cs="Chu Van An"/>
          <w:b/>
          <w:color w:val="0000FF"/>
          <w:sz w:val="24"/>
          <w:szCs w:val="24"/>
        </w:rPr>
        <w:t xml:space="preserve">Câu 3: </w:t>
      </w:r>
      <w:r w:rsidRPr="00E12DBA">
        <w:rPr>
          <w:rFonts w:ascii="Chu Van An" w:hAnsi="Chu Van An" w:cs="Chu Van An"/>
          <w:sz w:val="24"/>
          <w:szCs w:val="24"/>
        </w:rPr>
        <w:t>Nghiệm</w:t>
      </w:r>
      <w:r w:rsidRPr="00E12DBA">
        <w:rPr>
          <w:rFonts w:ascii="Chu Van An" w:hAnsi="Chu Van An" w:cs="Chu Van An"/>
          <w:sz w:val="24"/>
          <w:szCs w:val="24"/>
          <w:lang w:val="vi-VN"/>
        </w:rPr>
        <w:t xml:space="preserve"> của phương trình</w:t>
      </w:r>
      <w:r w:rsidRPr="00E12DBA">
        <w:rPr>
          <w:rFonts w:ascii="Chu Van An" w:hAnsi="Chu Van An" w:cs="Chu Van An"/>
          <w:sz w:val="24"/>
          <w:szCs w:val="24"/>
        </w:rPr>
        <w:t xml:space="preserve"> </w:t>
      </w:r>
      <w:r w:rsidRPr="00E12DBA">
        <w:rPr>
          <w:rFonts w:ascii="Chu Van An" w:hAnsi="Chu Van An" w:cs="Chu Van An"/>
          <w:position w:val="-10"/>
          <w:sz w:val="24"/>
          <w:szCs w:val="24"/>
          <w:lang w:val="vi-VN"/>
        </w:rPr>
        <w:object w:dxaOrig="1725" w:dyaOrig="375" w14:anchorId="2055BE47">
          <v:shape id="_x0000_i1445" type="#_x0000_t75" style="width:86.25pt;height:19pt" o:ole="">
            <v:imagedata r:id="rId459" o:title=""/>
          </v:shape>
          <o:OLEObject Type="Embed" ProgID="Equation.DSMT4" ShapeID="_x0000_i1445" DrawAspect="Content" ObjectID="_1685733155" r:id="rId460"/>
        </w:object>
      </w:r>
      <w:r w:rsidRPr="00E12DBA">
        <w:rPr>
          <w:rFonts w:ascii="Chu Van An" w:hAnsi="Chu Van An" w:cs="Chu Van An"/>
          <w:sz w:val="24"/>
          <w:szCs w:val="24"/>
        </w:rPr>
        <w:t xml:space="preserve"> là</w:t>
      </w:r>
    </w:p>
    <w:p w14:paraId="33E28290" w14:textId="77777777" w:rsidR="00E12DBA" w:rsidRPr="00E12DBA" w:rsidRDefault="00E12DBA" w:rsidP="00E12DB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Chu Van An" w:hAnsi="Chu Van An" w:cs="Chu Van An"/>
          <w:color w:val="000000"/>
          <w:sz w:val="24"/>
          <w:szCs w:val="24"/>
          <w:lang w:val="vi-VN"/>
        </w:rPr>
      </w:pPr>
      <w:r w:rsidRPr="00E12DBA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E12DBA">
        <w:rPr>
          <w:rFonts w:ascii="Chu Van An" w:hAnsi="Chu Van An" w:cs="Chu Van An"/>
          <w:b/>
          <w:color w:val="0000FF"/>
          <w:position w:val="-24"/>
          <w:sz w:val="24"/>
          <w:szCs w:val="24"/>
        </w:rPr>
        <w:object w:dxaOrig="2025" w:dyaOrig="630" w14:anchorId="14716391">
          <v:shape id="_x0000_i1446" type="#_x0000_t75" style="width:101.2pt;height:31.25pt" o:ole="">
            <v:imagedata r:id="rId461" o:title=""/>
          </v:shape>
          <o:OLEObject Type="Embed" ProgID="Equation.DSMT4" ShapeID="_x0000_i1446" DrawAspect="Content" ObjectID="_1685733156" r:id="rId462"/>
        </w:object>
      </w:r>
      <w:r w:rsidRPr="00E12DBA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w:r w:rsidRPr="00E12DBA">
        <w:rPr>
          <w:rFonts w:ascii="Chu Van An" w:hAnsi="Chu Van An" w:cs="Chu Van An"/>
          <w:sz w:val="24"/>
          <w:szCs w:val="24"/>
          <w:lang w:val="vi-VN"/>
        </w:rPr>
        <w:t xml:space="preserve">hoặc </w:t>
      </w:r>
      <w:r w:rsidRPr="00E12DBA">
        <w:rPr>
          <w:rFonts w:ascii="Chu Van An" w:hAnsi="Chu Van An" w:cs="Chu Van An"/>
          <w:position w:val="-14"/>
          <w:sz w:val="24"/>
          <w:szCs w:val="24"/>
          <w:lang w:val="vi-VN"/>
        </w:rPr>
        <w:object w:dxaOrig="1995" w:dyaOrig="405" w14:anchorId="5D0566E0">
          <v:shape id="_x0000_i1447" type="#_x0000_t75" style="width:99.85pt;height:20.4pt" o:ole="">
            <v:imagedata r:id="rId463" o:title=""/>
          </v:shape>
          <o:OLEObject Type="Embed" ProgID="Equation.DSMT4" ShapeID="_x0000_i1447" DrawAspect="Content" ObjectID="_1685733157" r:id="rId464"/>
        </w:object>
      </w:r>
      <w:r w:rsidRPr="00E12DBA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13B78C22" w14:textId="77777777" w:rsidR="00E12DBA" w:rsidRPr="00E12DBA" w:rsidRDefault="00E12DBA" w:rsidP="00E12DB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E12DBA">
        <w:rPr>
          <w:rFonts w:ascii="Chu Van An" w:hAnsi="Chu Van An" w:cs="Chu Van An"/>
          <w:b/>
          <w:color w:val="0000FF"/>
          <w:sz w:val="24"/>
          <w:szCs w:val="24"/>
          <w:u w:val="single"/>
        </w:rPr>
        <w:t>B</w:t>
      </w:r>
      <w:r w:rsidRPr="00E12DBA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E12DBA">
        <w:rPr>
          <w:rFonts w:ascii="Chu Van An" w:hAnsi="Chu Van An" w:cs="Chu Van An"/>
          <w:b/>
          <w:color w:val="0000FF"/>
          <w:position w:val="-24"/>
          <w:sz w:val="24"/>
          <w:szCs w:val="24"/>
        </w:rPr>
        <w:object w:dxaOrig="2025" w:dyaOrig="630" w14:anchorId="334877DE">
          <v:shape id="_x0000_i1448" type="#_x0000_t75" style="width:101.2pt;height:31.25pt" o:ole="">
            <v:imagedata r:id="rId465" o:title=""/>
          </v:shape>
          <o:OLEObject Type="Embed" ProgID="Equation.DSMT4" ShapeID="_x0000_i1448" DrawAspect="Content" ObjectID="_1685733158" r:id="rId466"/>
        </w:object>
      </w:r>
      <w:r w:rsidRPr="00E12DBA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w:r w:rsidRPr="00E12DBA">
        <w:rPr>
          <w:rFonts w:ascii="Chu Van An" w:hAnsi="Chu Van An" w:cs="Chu Van An"/>
          <w:sz w:val="24"/>
          <w:szCs w:val="24"/>
          <w:lang w:val="vi-VN"/>
        </w:rPr>
        <w:t xml:space="preserve">hoặc </w:t>
      </w:r>
      <w:r w:rsidRPr="00E12DBA">
        <w:rPr>
          <w:rFonts w:ascii="Chu Van An" w:hAnsi="Chu Van An" w:cs="Chu Van An"/>
          <w:position w:val="-14"/>
          <w:sz w:val="24"/>
          <w:szCs w:val="24"/>
          <w:lang w:val="vi-VN"/>
        </w:rPr>
        <w:object w:dxaOrig="1995" w:dyaOrig="405" w14:anchorId="7E2B46FA">
          <v:shape id="_x0000_i1449" type="#_x0000_t75" style="width:99.85pt;height:20.4pt" o:ole="">
            <v:imagedata r:id="rId467" o:title=""/>
          </v:shape>
          <o:OLEObject Type="Embed" ProgID="Equation.DSMT4" ShapeID="_x0000_i1449" DrawAspect="Content" ObjectID="_1685733159" r:id="rId468"/>
        </w:object>
      </w:r>
      <w:r w:rsidRPr="00E12DBA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0387A236" w14:textId="77777777" w:rsidR="00E12DBA" w:rsidRPr="00E12DBA" w:rsidRDefault="00E12DBA" w:rsidP="00E12DB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Chu Van An" w:hAnsi="Chu Van An" w:cs="Chu Van An"/>
          <w:color w:val="000000"/>
          <w:sz w:val="24"/>
          <w:szCs w:val="24"/>
          <w:lang w:val="vi-VN"/>
        </w:rPr>
      </w:pPr>
      <w:r w:rsidRPr="00E12DBA">
        <w:rPr>
          <w:rFonts w:ascii="Chu Van An" w:hAnsi="Chu Van An" w:cs="Chu Van An"/>
          <w:b/>
          <w:color w:val="0000FF"/>
          <w:sz w:val="24"/>
          <w:szCs w:val="24"/>
        </w:rPr>
        <w:t xml:space="preserve">C. </w:t>
      </w:r>
      <w:r w:rsidRPr="00E12DBA">
        <w:rPr>
          <w:rFonts w:ascii="Chu Van An" w:hAnsi="Chu Van An" w:cs="Chu Van An"/>
          <w:b/>
          <w:color w:val="0000FF"/>
          <w:position w:val="-24"/>
          <w:sz w:val="24"/>
          <w:szCs w:val="24"/>
        </w:rPr>
        <w:object w:dxaOrig="2025" w:dyaOrig="630" w14:anchorId="5D4EE206">
          <v:shape id="_x0000_i1450" type="#_x0000_t75" style="width:101.2pt;height:31.25pt" o:ole="">
            <v:imagedata r:id="rId469" o:title=""/>
          </v:shape>
          <o:OLEObject Type="Embed" ProgID="Equation.DSMT4" ShapeID="_x0000_i1450" DrawAspect="Content" ObjectID="_1685733160" r:id="rId470"/>
        </w:object>
      </w:r>
      <w:r w:rsidRPr="00E12DBA">
        <w:rPr>
          <w:rFonts w:ascii="Chu Van An" w:hAnsi="Chu Van An" w:cs="Chu Van An"/>
          <w:sz w:val="24"/>
          <w:szCs w:val="24"/>
          <w:lang w:val="vi-VN"/>
        </w:rPr>
        <w:t>hoặc</w:t>
      </w:r>
      <w:r w:rsidRPr="00E12DBA">
        <w:rPr>
          <w:rFonts w:ascii="Chu Van An" w:hAnsi="Chu Van An" w:cs="Chu Van An"/>
          <w:position w:val="-24"/>
          <w:sz w:val="24"/>
          <w:szCs w:val="24"/>
          <w:lang w:val="vi-VN"/>
        </w:rPr>
        <w:object w:dxaOrig="2025" w:dyaOrig="630" w14:anchorId="3641EE1A">
          <v:shape id="_x0000_i1451" type="#_x0000_t75" style="width:101.2pt;height:31.25pt" o:ole="">
            <v:imagedata r:id="rId471" o:title=""/>
          </v:shape>
          <o:OLEObject Type="Embed" ProgID="Equation.DSMT4" ShapeID="_x0000_i1451" DrawAspect="Content" ObjectID="_1685733161" r:id="rId472"/>
        </w:object>
      </w:r>
      <w:r w:rsidRPr="00E12DBA">
        <w:rPr>
          <w:rFonts w:ascii="Chu Van An" w:hAnsi="Chu Van An" w:cs="Chu Van An"/>
          <w:color w:val="000000"/>
          <w:sz w:val="24"/>
          <w:szCs w:val="24"/>
        </w:rPr>
        <w:t>.</w:t>
      </w:r>
    </w:p>
    <w:p w14:paraId="0566AB64" w14:textId="77777777" w:rsidR="00E12DBA" w:rsidRPr="00E12DBA" w:rsidRDefault="00E12DBA" w:rsidP="00E12DB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Chu Van An" w:hAnsi="Chu Van An" w:cs="Chu Van An"/>
          <w:sz w:val="24"/>
          <w:szCs w:val="24"/>
          <w:lang w:val="vi-VN"/>
        </w:rPr>
      </w:pPr>
      <w:r w:rsidRPr="00E12DBA">
        <w:rPr>
          <w:rFonts w:ascii="Chu Van An" w:hAnsi="Chu Van An" w:cs="Chu Van An"/>
          <w:b/>
          <w:color w:val="0000FF"/>
          <w:sz w:val="24"/>
          <w:szCs w:val="24"/>
        </w:rPr>
        <w:t xml:space="preserve">D. </w:t>
      </w:r>
      <w:r w:rsidRPr="00E12DBA">
        <w:rPr>
          <w:rFonts w:ascii="Chu Van An" w:hAnsi="Chu Van An" w:cs="Chu Van An"/>
          <w:b/>
          <w:color w:val="0000FF"/>
          <w:position w:val="-24"/>
          <w:sz w:val="24"/>
          <w:szCs w:val="24"/>
        </w:rPr>
        <w:object w:dxaOrig="2205" w:dyaOrig="630" w14:anchorId="1A5820D5">
          <v:shape id="_x0000_i1452" type="#_x0000_t75" style="width:110.05pt;height:31.25pt" o:ole="">
            <v:imagedata r:id="rId473" o:title=""/>
          </v:shape>
          <o:OLEObject Type="Embed" ProgID="Equation.DSMT4" ShapeID="_x0000_i1452" DrawAspect="Content" ObjectID="_1685733162" r:id="rId474"/>
        </w:object>
      </w:r>
      <w:r w:rsidRPr="00E12DBA">
        <w:rPr>
          <w:rFonts w:ascii="Chu Van An" w:hAnsi="Chu Van An" w:cs="Chu Van An"/>
          <w:b/>
          <w:color w:val="0000FF"/>
          <w:sz w:val="24"/>
          <w:szCs w:val="24"/>
          <w:lang w:val="vi-VN"/>
        </w:rPr>
        <w:t xml:space="preserve"> </w:t>
      </w:r>
      <w:r w:rsidRPr="00E12DBA">
        <w:rPr>
          <w:rFonts w:ascii="Chu Van An" w:hAnsi="Chu Van An" w:cs="Chu Van An"/>
          <w:sz w:val="24"/>
          <w:szCs w:val="24"/>
          <w:lang w:val="vi-VN"/>
        </w:rPr>
        <w:t xml:space="preserve">hoặc </w:t>
      </w:r>
      <w:r w:rsidRPr="00E12DBA">
        <w:rPr>
          <w:rFonts w:ascii="Chu Van An" w:hAnsi="Chu Van An" w:cs="Chu Van An"/>
          <w:position w:val="-14"/>
          <w:sz w:val="24"/>
          <w:szCs w:val="24"/>
          <w:lang w:val="vi-VN"/>
        </w:rPr>
        <w:object w:dxaOrig="1995" w:dyaOrig="405" w14:anchorId="41F0467F">
          <v:shape id="_x0000_i1453" type="#_x0000_t75" style="width:99.85pt;height:20.4pt" o:ole="">
            <v:imagedata r:id="rId475" o:title=""/>
          </v:shape>
          <o:OLEObject Type="Embed" ProgID="Equation.DSMT4" ShapeID="_x0000_i1453" DrawAspect="Content" ObjectID="_1685733163" r:id="rId476"/>
        </w:object>
      </w:r>
    </w:p>
    <w:p w14:paraId="4EC9D087" w14:textId="31C7E9BC" w:rsidR="00E12DBA" w:rsidRPr="00E12DBA" w:rsidRDefault="00741FA6" w:rsidP="00E12DBA">
      <w:pPr>
        <w:spacing w:line="276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2F51A389" w14:textId="77777777" w:rsidR="00E12DBA" w:rsidRPr="00E12DBA" w:rsidRDefault="00E12DBA" w:rsidP="00E12DBA">
      <w:pPr>
        <w:spacing w:line="276" w:lineRule="auto"/>
        <w:ind w:left="992"/>
        <w:rPr>
          <w:rFonts w:ascii="Chu Van An" w:hAnsi="Chu Van An" w:cs="Chu Van An"/>
          <w:sz w:val="24"/>
          <w:szCs w:val="24"/>
          <w:lang w:val="vi-VN"/>
        </w:rPr>
      </w:pPr>
      <w:r w:rsidRPr="00E12DBA">
        <w:rPr>
          <w:rFonts w:ascii="Chu Van An" w:hAnsi="Chu Van An" w:cs="Chu Van An"/>
          <w:sz w:val="24"/>
          <w:szCs w:val="24"/>
          <w:lang w:val="vi-VN"/>
        </w:rPr>
        <w:t>Ta có:</w:t>
      </w:r>
    </w:p>
    <w:p w14:paraId="69FB8619" w14:textId="77777777" w:rsidR="00E12DBA" w:rsidRPr="00E12DBA" w:rsidRDefault="00E12DBA" w:rsidP="00E12DBA">
      <w:pPr>
        <w:spacing w:line="276" w:lineRule="auto"/>
        <w:ind w:left="992"/>
        <w:rPr>
          <w:rFonts w:ascii="Chu Van An" w:hAnsi="Chu Van An" w:cs="Chu Van An"/>
          <w:sz w:val="24"/>
          <w:szCs w:val="24"/>
          <w:lang w:val="vi-VN"/>
        </w:rPr>
      </w:pPr>
      <w:r w:rsidRPr="00E12DBA">
        <w:rPr>
          <w:rFonts w:ascii="Chu Van An" w:hAnsi="Chu Van An" w:cs="Chu Van An"/>
          <w:position w:val="-96"/>
          <w:sz w:val="24"/>
          <w:szCs w:val="24"/>
          <w:lang w:val="vi-VN"/>
        </w:rPr>
        <w:object w:dxaOrig="8268" w:dyaOrig="2040" w14:anchorId="39CD5C0A">
          <v:shape id="_x0000_i1454" type="#_x0000_t75" style="width:413.65pt;height:101.9pt" o:ole="">
            <v:imagedata r:id="rId477" o:title=""/>
          </v:shape>
          <o:OLEObject Type="Embed" ProgID="Equation.DSMT4" ShapeID="_x0000_i1454" DrawAspect="Content" ObjectID="_1685733164" r:id="rId478"/>
        </w:object>
      </w:r>
    </w:p>
    <w:p w14:paraId="1A967198" w14:textId="77777777" w:rsidR="00E12DBA" w:rsidRPr="006B563F" w:rsidRDefault="00E12DBA" w:rsidP="00E12DBA">
      <w:pPr>
        <w:tabs>
          <w:tab w:val="left" w:pos="992"/>
        </w:tabs>
        <w:spacing w:before="120" w:line="240" w:lineRule="auto"/>
        <w:ind w:left="992" w:hanging="992"/>
        <w:rPr>
          <w:rFonts w:ascii="Chu Van An" w:hAnsi="Chu Van An" w:cs="Chu Van An"/>
          <w:sz w:val="24"/>
          <w:szCs w:val="24"/>
        </w:rPr>
      </w:pPr>
      <w:r w:rsidRPr="006B563F">
        <w:rPr>
          <w:rFonts w:ascii="Chu Van An" w:eastAsia="Calibri" w:hAnsi="Chu Van An" w:cs="Chu Van An"/>
          <w:b/>
          <w:color w:val="0000FF"/>
          <w:sz w:val="24"/>
          <w:szCs w:val="24"/>
        </w:rPr>
        <w:t xml:space="preserve">Câu </w:t>
      </w:r>
      <w:r>
        <w:rPr>
          <w:rFonts w:ascii="Chu Van An" w:eastAsia="Calibri" w:hAnsi="Chu Van An" w:cs="Chu Van An"/>
          <w:b/>
          <w:color w:val="0000FF"/>
          <w:sz w:val="24"/>
          <w:szCs w:val="24"/>
        </w:rPr>
        <w:t>4</w:t>
      </w:r>
      <w:r w:rsidRPr="006B563F">
        <w:rPr>
          <w:rFonts w:ascii="Chu Van An" w:eastAsia="Calibri" w:hAnsi="Chu Van An" w:cs="Chu Van An"/>
          <w:b/>
          <w:color w:val="0000FF"/>
          <w:sz w:val="24"/>
          <w:szCs w:val="24"/>
        </w:rPr>
        <w:t xml:space="preserve">: </w:t>
      </w:r>
      <w:r w:rsidRPr="006B563F">
        <w:rPr>
          <w:rFonts w:ascii="Chu Van An" w:hAnsi="Chu Van An" w:cs="Chu Van An"/>
          <w:sz w:val="24"/>
          <w:szCs w:val="24"/>
        </w:rPr>
        <w:t xml:space="preserve">Tìm số các giá trị nguyên của tham số </w:t>
      </w:r>
      <w:r w:rsidRPr="006B563F">
        <w:rPr>
          <w:rFonts w:ascii="Chu Van An" w:hAnsi="Chu Van An" w:cs="Chu Van An"/>
          <w:position w:val="-6"/>
          <w:sz w:val="24"/>
          <w:szCs w:val="24"/>
        </w:rPr>
        <w:object w:dxaOrig="255" w:dyaOrig="225" w14:anchorId="603D259E">
          <v:shape id="_x0000_i1455" type="#_x0000_t75" style="width:12.9pt;height:11.55pt" o:ole="">
            <v:imagedata r:id="rId479" o:title=""/>
          </v:shape>
          <o:OLEObject Type="Embed" ProgID="Equation.DSMT4" ShapeID="_x0000_i1455" DrawAspect="Content" ObjectID="_1685733165" r:id="rId480"/>
        </w:object>
      </w:r>
      <w:r w:rsidRPr="006B563F">
        <w:rPr>
          <w:rFonts w:ascii="Chu Van An" w:hAnsi="Chu Van An" w:cs="Chu Van An"/>
          <w:position w:val="-14"/>
          <w:sz w:val="24"/>
          <w:szCs w:val="24"/>
        </w:rPr>
        <w:t xml:space="preserve"> </w:t>
      </w:r>
      <w:r w:rsidRPr="006B563F">
        <w:rPr>
          <w:rFonts w:ascii="Chu Van An" w:hAnsi="Chu Van An" w:cs="Chu Van An"/>
          <w:sz w:val="24"/>
          <w:szCs w:val="24"/>
        </w:rPr>
        <w:t xml:space="preserve">để phương trình </w:t>
      </w:r>
      <w:r w:rsidRPr="006B563F">
        <w:rPr>
          <w:rFonts w:ascii="Chu Van An" w:hAnsi="Chu Van An" w:cs="Chu Van An"/>
          <w:position w:val="-14"/>
          <w:sz w:val="24"/>
          <w:szCs w:val="24"/>
        </w:rPr>
        <w:object w:dxaOrig="3255" w:dyaOrig="375" w14:anchorId="24D8FCCF">
          <v:shape id="_x0000_i1456" type="#_x0000_t75" style="width:163pt;height:19pt" o:ole="">
            <v:imagedata r:id="rId481" o:title=""/>
          </v:shape>
          <o:OLEObject Type="Embed" ProgID="Equation.DSMT4" ShapeID="_x0000_i1456" DrawAspect="Content" ObjectID="_1685733166" r:id="rId482"/>
        </w:object>
      </w:r>
      <w:r w:rsidRPr="006B563F">
        <w:rPr>
          <w:rFonts w:ascii="Chu Van An" w:hAnsi="Chu Van An" w:cs="Chu Van An"/>
          <w:sz w:val="24"/>
          <w:szCs w:val="24"/>
        </w:rPr>
        <w:t xml:space="preserve"> có nghiệm.</w:t>
      </w:r>
    </w:p>
    <w:p w14:paraId="18908680" w14:textId="77777777" w:rsidR="00E12DBA" w:rsidRPr="006B563F" w:rsidRDefault="00E12DBA" w:rsidP="00E12DB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6B563F">
        <w:rPr>
          <w:rFonts w:ascii="Chu Van An" w:hAnsi="Chu Van An" w:cs="Chu Van An"/>
          <w:b/>
          <w:color w:val="0000FF"/>
          <w:sz w:val="24"/>
          <w:szCs w:val="24"/>
        </w:rPr>
        <w:lastRenderedPageBreak/>
        <w:t xml:space="preserve">A. </w:t>
      </w:r>
      <w:r w:rsidRPr="006B563F">
        <w:rPr>
          <w:rFonts w:ascii="Chu Van An" w:hAnsi="Chu Van An" w:cs="Chu Van An"/>
          <w:position w:val="-6"/>
          <w:sz w:val="24"/>
          <w:szCs w:val="24"/>
        </w:rPr>
        <w:object w:dxaOrig="210" w:dyaOrig="270" w14:anchorId="336765F2">
          <v:shape id="_x0000_i1457" type="#_x0000_t75" style="width:10.2pt;height:13.6pt" o:ole="">
            <v:imagedata r:id="rId483" o:title=""/>
          </v:shape>
          <o:OLEObject Type="Embed" ProgID="Equation.DSMT4" ShapeID="_x0000_i1457" DrawAspect="Content" ObjectID="_1685733167" r:id="rId484"/>
        </w:object>
      </w:r>
      <w:r w:rsidRPr="006B563F">
        <w:rPr>
          <w:rFonts w:ascii="Chu Van An" w:hAnsi="Chu Van An" w:cs="Chu Van An"/>
          <w:sz w:val="24"/>
          <w:szCs w:val="24"/>
        </w:rPr>
        <w:t>.</w:t>
      </w:r>
      <w:r w:rsidRPr="006B563F">
        <w:rPr>
          <w:rFonts w:ascii="Chu Van An" w:hAnsi="Chu Van An" w:cs="Chu Van An"/>
          <w:sz w:val="24"/>
          <w:szCs w:val="24"/>
        </w:rPr>
        <w:tab/>
      </w:r>
      <w:r w:rsidRPr="006B563F">
        <w:rPr>
          <w:rFonts w:ascii="Chu Van An" w:hAnsi="Chu Van An" w:cs="Chu Van An"/>
          <w:b/>
          <w:color w:val="0000FF"/>
          <w:sz w:val="24"/>
          <w:szCs w:val="24"/>
          <w:u w:val="single"/>
        </w:rPr>
        <w:t>B</w:t>
      </w:r>
      <w:r w:rsidRPr="006B563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6B563F">
        <w:rPr>
          <w:rFonts w:ascii="Chu Van An" w:hAnsi="Chu Van An" w:cs="Chu Van An"/>
          <w:position w:val="-6"/>
          <w:sz w:val="24"/>
          <w:szCs w:val="24"/>
        </w:rPr>
        <w:object w:dxaOrig="180" w:dyaOrig="270" w14:anchorId="20BEB91A">
          <v:shape id="_x0000_i1458" type="#_x0000_t75" style="width:8.85pt;height:13.6pt" o:ole="">
            <v:imagedata r:id="rId485" o:title=""/>
          </v:shape>
          <o:OLEObject Type="Embed" ProgID="Equation.DSMT4" ShapeID="_x0000_i1458" DrawAspect="Content" ObjectID="_1685733168" r:id="rId486"/>
        </w:object>
      </w:r>
      <w:r w:rsidRPr="006B563F">
        <w:rPr>
          <w:rFonts w:ascii="Chu Van An" w:hAnsi="Chu Van An" w:cs="Chu Van An"/>
          <w:sz w:val="24"/>
          <w:szCs w:val="24"/>
        </w:rPr>
        <w:t>.</w:t>
      </w:r>
      <w:r w:rsidRPr="006B563F">
        <w:rPr>
          <w:rFonts w:ascii="Chu Van An" w:hAnsi="Chu Van An" w:cs="Chu Van An"/>
          <w:sz w:val="24"/>
          <w:szCs w:val="24"/>
        </w:rPr>
        <w:tab/>
      </w:r>
      <w:r w:rsidRPr="006B563F">
        <w:rPr>
          <w:rFonts w:ascii="Chu Van An" w:hAnsi="Chu Van An" w:cs="Chu Van An"/>
          <w:b/>
          <w:color w:val="0000FF"/>
          <w:sz w:val="24"/>
          <w:szCs w:val="24"/>
        </w:rPr>
        <w:t xml:space="preserve">C. </w:t>
      </w:r>
      <w:r w:rsidRPr="006B563F">
        <w:rPr>
          <w:rFonts w:ascii="Chu Van An" w:hAnsi="Chu Van An" w:cs="Chu Van An"/>
          <w:sz w:val="24"/>
          <w:szCs w:val="24"/>
        </w:rPr>
        <w:t>vô số.</w:t>
      </w:r>
      <w:r w:rsidRPr="006B563F">
        <w:rPr>
          <w:rFonts w:ascii="Chu Van An" w:hAnsi="Chu Van An" w:cs="Chu Van An"/>
          <w:sz w:val="24"/>
          <w:szCs w:val="24"/>
        </w:rPr>
        <w:tab/>
      </w:r>
      <w:r w:rsidRPr="006B563F">
        <w:rPr>
          <w:rFonts w:ascii="Chu Van An" w:hAnsi="Chu Van An" w:cs="Chu Van An"/>
          <w:b/>
          <w:color w:val="0000FF"/>
          <w:sz w:val="24"/>
          <w:szCs w:val="24"/>
        </w:rPr>
        <w:t xml:space="preserve">D. </w:t>
      </w:r>
      <w:r w:rsidRPr="006B563F">
        <w:rPr>
          <w:rFonts w:ascii="Chu Van An" w:hAnsi="Chu Van An" w:cs="Chu Van An"/>
          <w:position w:val="-4"/>
          <w:sz w:val="24"/>
          <w:szCs w:val="24"/>
        </w:rPr>
        <w:object w:dxaOrig="135" w:dyaOrig="255" w14:anchorId="4FCFD929">
          <v:shape id="_x0000_i1459" type="#_x0000_t75" style="width:6.8pt;height:12.9pt" o:ole="">
            <v:imagedata r:id="rId487" o:title=""/>
          </v:shape>
          <o:OLEObject Type="Embed" ProgID="Equation.DSMT4" ShapeID="_x0000_i1459" DrawAspect="Content" ObjectID="_1685733169" r:id="rId488"/>
        </w:object>
      </w:r>
      <w:r w:rsidRPr="006B563F">
        <w:rPr>
          <w:rFonts w:ascii="Chu Van An" w:hAnsi="Chu Van An" w:cs="Chu Van An"/>
          <w:sz w:val="24"/>
          <w:szCs w:val="24"/>
        </w:rPr>
        <w:t>.</w:t>
      </w:r>
    </w:p>
    <w:p w14:paraId="7B848B67" w14:textId="133D0D60" w:rsidR="00E12DBA" w:rsidRPr="006B563F" w:rsidRDefault="00741FA6" w:rsidP="00E12DBA">
      <w:pPr>
        <w:spacing w:line="240" w:lineRule="auto"/>
        <w:ind w:left="992"/>
        <w:jc w:val="center"/>
        <w:rPr>
          <w:rFonts w:ascii="Chu Van An" w:hAnsi="Chu Van An" w:cs="Chu Van An"/>
          <w:b/>
          <w:color w:val="0000FF"/>
          <w:sz w:val="24"/>
          <w:szCs w:val="24"/>
        </w:rPr>
      </w:pPr>
      <w:r w:rsidRPr="00741FA6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26E4E362" w14:textId="77777777" w:rsidR="00E12DBA" w:rsidRPr="006B563F" w:rsidRDefault="00E12DBA" w:rsidP="00E12DBA">
      <w:pPr>
        <w:spacing w:line="240" w:lineRule="auto"/>
        <w:ind w:left="992"/>
        <w:rPr>
          <w:rFonts w:ascii="Chu Van An" w:hAnsi="Chu Van An" w:cs="Chu Van An"/>
          <w:b/>
          <w:color w:val="0000FF"/>
          <w:sz w:val="24"/>
          <w:szCs w:val="24"/>
        </w:rPr>
      </w:pPr>
    </w:p>
    <w:p w14:paraId="35F3EEE9" w14:textId="77777777" w:rsidR="00E12DBA" w:rsidRPr="006B563F" w:rsidRDefault="00E12DBA" w:rsidP="00E12DBA">
      <w:pPr>
        <w:spacing w:line="240" w:lineRule="auto"/>
        <w:ind w:left="992" w:firstLine="1"/>
        <w:rPr>
          <w:rFonts w:ascii="Chu Van An" w:hAnsi="Chu Van An" w:cs="Chu Van An"/>
          <w:sz w:val="24"/>
          <w:szCs w:val="24"/>
        </w:rPr>
      </w:pPr>
      <w:r w:rsidRPr="006B563F">
        <w:rPr>
          <w:rFonts w:ascii="Chu Van An" w:hAnsi="Chu Van An" w:cs="Chu Van An"/>
          <w:position w:val="-14"/>
          <w:sz w:val="24"/>
          <w:szCs w:val="24"/>
        </w:rPr>
        <w:object w:dxaOrig="6507" w:dyaOrig="375" w14:anchorId="73CAD501">
          <v:shape id="_x0000_i1460" type="#_x0000_t75" style="width:325.35pt;height:19pt" o:ole="">
            <v:imagedata r:id="rId489" o:title=""/>
          </v:shape>
          <o:OLEObject Type="Embed" ProgID="Equation.DSMT4" ShapeID="_x0000_i1460" DrawAspect="Content" ObjectID="_1685733170" r:id="rId490"/>
        </w:object>
      </w:r>
      <w:r w:rsidRPr="006B563F">
        <w:rPr>
          <w:rFonts w:ascii="Chu Van An" w:hAnsi="Chu Van An" w:cs="Chu Van An"/>
          <w:sz w:val="24"/>
          <w:szCs w:val="24"/>
        </w:rPr>
        <w:t>.</w:t>
      </w:r>
    </w:p>
    <w:p w14:paraId="6A211EFC" w14:textId="77777777" w:rsidR="00E12DBA" w:rsidRPr="006B563F" w:rsidRDefault="00E12DBA" w:rsidP="00E12DBA">
      <w:pPr>
        <w:spacing w:line="240" w:lineRule="auto"/>
        <w:ind w:left="992" w:firstLine="1"/>
        <w:rPr>
          <w:rFonts w:ascii="Chu Van An" w:hAnsi="Chu Van An" w:cs="Chu Van An"/>
          <w:sz w:val="24"/>
          <w:szCs w:val="24"/>
        </w:rPr>
      </w:pPr>
      <w:r w:rsidRPr="006B563F">
        <w:rPr>
          <w:rFonts w:ascii="Chu Van An" w:hAnsi="Chu Van An" w:cs="Chu Van An"/>
          <w:sz w:val="24"/>
          <w:szCs w:val="24"/>
        </w:rPr>
        <w:t xml:space="preserve">Phương trình có nghiệm </w:t>
      </w:r>
      <w:r w:rsidRPr="006B563F">
        <w:rPr>
          <w:rFonts w:ascii="Chu Van An" w:hAnsi="Chu Van An" w:cs="Chu Van An"/>
          <w:position w:val="-24"/>
          <w:sz w:val="24"/>
          <w:szCs w:val="24"/>
        </w:rPr>
        <w:object w:dxaOrig="6348" w:dyaOrig="660" w14:anchorId="475A82C5">
          <v:shape id="_x0000_i1461" type="#_x0000_t75" style="width:317.2pt;height:33.3pt" o:ole="">
            <v:imagedata r:id="rId491" o:title=""/>
          </v:shape>
          <o:OLEObject Type="Embed" ProgID="Equation.DSMT4" ShapeID="_x0000_i1461" DrawAspect="Content" ObjectID="_1685733171" r:id="rId492"/>
        </w:object>
      </w:r>
      <w:r w:rsidRPr="006B563F">
        <w:rPr>
          <w:rFonts w:ascii="Chu Van An" w:hAnsi="Chu Van An" w:cs="Chu Van An"/>
          <w:sz w:val="24"/>
          <w:szCs w:val="24"/>
        </w:rPr>
        <w:t>.</w:t>
      </w:r>
    </w:p>
    <w:p w14:paraId="13AE882F" w14:textId="77777777" w:rsidR="00E12DBA" w:rsidRPr="006B563F" w:rsidRDefault="00E12DBA" w:rsidP="00E12DBA">
      <w:pPr>
        <w:spacing w:line="240" w:lineRule="auto"/>
        <w:ind w:left="992" w:firstLine="1"/>
        <w:rPr>
          <w:rFonts w:ascii="Chu Van An" w:hAnsi="Chu Van An" w:cs="Chu Van An"/>
          <w:sz w:val="24"/>
          <w:szCs w:val="24"/>
        </w:rPr>
      </w:pPr>
      <w:r w:rsidRPr="006B563F">
        <w:rPr>
          <w:rFonts w:ascii="Chu Van An" w:hAnsi="Chu Van An" w:cs="Chu Van An"/>
          <w:position w:val="-14"/>
          <w:sz w:val="24"/>
          <w:szCs w:val="24"/>
        </w:rPr>
        <w:object w:dxaOrig="2175" w:dyaOrig="375" w14:anchorId="76579FB2">
          <v:shape id="_x0000_i1462" type="#_x0000_t75" style="width:108.7pt;height:19pt" o:ole="">
            <v:imagedata r:id="rId493" o:title=""/>
          </v:shape>
          <o:OLEObject Type="Embed" ProgID="Equation.DSMT4" ShapeID="_x0000_i1462" DrawAspect="Content" ObjectID="_1685733172" r:id="rId494"/>
        </w:object>
      </w:r>
      <w:r w:rsidRPr="006B563F">
        <w:rPr>
          <w:rFonts w:ascii="Chu Van An" w:hAnsi="Chu Van An" w:cs="Chu Van An"/>
          <w:sz w:val="24"/>
          <w:szCs w:val="24"/>
        </w:rPr>
        <w:t>.</w:t>
      </w:r>
    </w:p>
    <w:p w14:paraId="1A3F52F6" w14:textId="73A7C38C" w:rsidR="00EC5D1C" w:rsidRDefault="00EC5D1C" w:rsidP="00951817">
      <w:pPr>
        <w:spacing w:line="240" w:lineRule="auto"/>
        <w:ind w:left="426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951817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rèn luyện</w:t>
      </w:r>
      <w:r w:rsidRPr="00951817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</w:p>
    <w:tbl>
      <w:tblPr>
        <w:tblStyle w:val="TableGrid"/>
        <w:tblW w:w="10489" w:type="dxa"/>
        <w:tblInd w:w="279" w:type="dxa"/>
        <w:tblBorders>
          <w:top w:val="dashSmallGap" w:sz="4" w:space="0" w:color="0000CC"/>
          <w:left w:val="dashSmallGap" w:sz="4" w:space="0" w:color="0000CC"/>
          <w:bottom w:val="dashSmallGap" w:sz="4" w:space="0" w:color="0000CC"/>
          <w:right w:val="dashSmallGap" w:sz="4" w:space="0" w:color="0000CC"/>
          <w:insideH w:val="dashSmallGap" w:sz="4" w:space="0" w:color="0000CC"/>
          <w:insideV w:val="dashSmallGap" w:sz="4" w:space="0" w:color="0000CC"/>
        </w:tblBorders>
        <w:tblLook w:val="04A0" w:firstRow="1" w:lastRow="0" w:firstColumn="1" w:lastColumn="0" w:noHBand="0" w:noVBand="1"/>
      </w:tblPr>
      <w:tblGrid>
        <w:gridCol w:w="6379"/>
        <w:gridCol w:w="4110"/>
      </w:tblGrid>
      <w:tr w:rsidR="00CE4F87" w:rsidRPr="00DC32EB" w14:paraId="7B9D7CDC" w14:textId="77777777" w:rsidTr="004F3CE1">
        <w:tc>
          <w:tcPr>
            <w:tcW w:w="6379" w:type="dxa"/>
            <w:shd w:val="clear" w:color="auto" w:fill="FFFFFB"/>
          </w:tcPr>
          <w:p w14:paraId="32412BDE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1: </w:t>
            </w:r>
            <w:r w:rsidRPr="00C75FC3">
              <w:rPr>
                <w:rFonts w:ascii="Chu Van An" w:hAnsi="Chu Van An" w:cs="Chu Van An"/>
              </w:rPr>
              <w:t>Phương trình nào trong số các phương trình sau có nghiệm?</w:t>
            </w:r>
          </w:p>
          <w:p w14:paraId="093CB121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color w:val="000000"/>
                <w:position w:val="-8"/>
                <w:sz w:val="24"/>
                <w:szCs w:val="24"/>
              </w:rPr>
              <w:object w:dxaOrig="885" w:dyaOrig="285" w14:anchorId="2575C2DF">
                <v:shape id="_x0000_i6443" type="#_x0000_t75" style="width:44.15pt;height:14.25pt" o:ole="">
                  <v:imagedata r:id="rId495" o:title=""/>
                </v:shape>
                <o:OLEObject Type="Embed" ProgID="Equation.DSMT4" ShapeID="_x0000_i6443" DrawAspect="Content" ObjectID="_1685733173" r:id="rId496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8"/>
                <w:sz w:val="24"/>
                <w:szCs w:val="24"/>
              </w:rPr>
              <w:object w:dxaOrig="1800" w:dyaOrig="285" w14:anchorId="31C1BD47">
                <v:shape id="_x0000_i6444" type="#_x0000_t75" style="width:90.35pt;height:14.25pt" o:ole="">
                  <v:imagedata r:id="rId497" o:title=""/>
                </v:shape>
                <o:OLEObject Type="Embed" ProgID="Equation.DSMT4" ShapeID="_x0000_i6444" DrawAspect="Content" ObjectID="_1685733174" r:id="rId498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7863EB6B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8"/>
                <w:sz w:val="24"/>
                <w:szCs w:val="24"/>
              </w:rPr>
              <w:object w:dxaOrig="1695" w:dyaOrig="285" w14:anchorId="70872595">
                <v:shape id="_x0000_i6445" type="#_x0000_t75" style="width:84.9pt;height:14.25pt" o:ole="">
                  <v:imagedata r:id="rId499" o:title=""/>
                </v:shape>
                <o:OLEObject Type="Embed" ProgID="Equation.DSMT4" ShapeID="_x0000_i6445" DrawAspect="Content" ObjectID="_1685733175" r:id="rId500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8"/>
                <w:sz w:val="24"/>
                <w:szCs w:val="24"/>
              </w:rPr>
              <w:object w:dxaOrig="1215" w:dyaOrig="285" w14:anchorId="0BB9A856">
                <v:shape id="_x0000_i6446" type="#_x0000_t75" style="width:60.45pt;height:14.25pt" o:ole="">
                  <v:imagedata r:id="rId501" o:title=""/>
                </v:shape>
                <o:OLEObject Type="Embed" ProgID="Equation.DSMT4" ShapeID="_x0000_i6446" DrawAspect="Content" ObjectID="_1685733176" r:id="rId502"/>
              </w:object>
            </w:r>
          </w:p>
          <w:p w14:paraId="2C4B5D0F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623DE595" w14:textId="77777777" w:rsidR="00CE4F87" w:rsidRPr="00103A24" w:rsidRDefault="00CE4F87" w:rsidP="004F3CE1">
            <w:pPr>
              <w:ind w:right="201"/>
              <w:mirrorIndents/>
              <w:jc w:val="center"/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</w:pPr>
            <w:bookmarkStart w:id="138" w:name="_Hlk75112884"/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 xml:space="preserve">   Lời giải</w:t>
            </w:r>
          </w:p>
        </w:tc>
      </w:tr>
      <w:tr w:rsidR="00CE4F87" w:rsidRPr="00DC32EB" w14:paraId="6E2B2376" w14:textId="77777777" w:rsidTr="004F3CE1">
        <w:trPr>
          <w:trHeight w:val="399"/>
        </w:trPr>
        <w:tc>
          <w:tcPr>
            <w:tcW w:w="6379" w:type="dxa"/>
            <w:shd w:val="clear" w:color="auto" w:fill="FFFFFB"/>
          </w:tcPr>
          <w:p w14:paraId="63CC0E2A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2: </w:t>
            </w:r>
            <w:r w:rsidRPr="00C75FC3">
              <w:rPr>
                <w:rFonts w:ascii="Chu Van An" w:hAnsi="Chu Van An" w:cs="Chu Van An"/>
              </w:rPr>
              <w:t xml:space="preserve">Nghiệm của phương trình </w:t>
            </w:r>
            <w:r w:rsidRPr="00C75FC3">
              <w:rPr>
                <w:position w:val="-6"/>
              </w:rPr>
              <w:object w:dxaOrig="1506" w:dyaOrig="285" w14:anchorId="6C7BB199">
                <v:shape id="_x0000_i6447" type="#_x0000_t75" style="width:74.7pt;height:14.25pt" o:ole="">
                  <v:imagedata r:id="rId503" o:title=""/>
                </v:shape>
                <o:OLEObject Type="Embed" ProgID="Equation.DSMT4" ShapeID="_x0000_i6447" DrawAspect="Content" ObjectID="_1685733177" r:id="rId504"/>
              </w:object>
            </w:r>
            <w:r w:rsidRPr="00C75FC3">
              <w:rPr>
                <w:rFonts w:ascii="Chu Van An" w:hAnsi="Chu Van An" w:cs="Chu Van An"/>
              </w:rPr>
              <w:t>là:</w:t>
            </w:r>
          </w:p>
          <w:p w14:paraId="2648400B" w14:textId="77777777" w:rsidR="00CE4F87" w:rsidRPr="00C75FC3" w:rsidRDefault="00CE4F87" w:rsidP="004F3CE1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hAnsi="Chu Van An" w:cs="Chu Van An"/>
                <w:b/>
                <w:color w:val="0000CC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CC"/>
                <w:position w:val="-44"/>
                <w:sz w:val="24"/>
                <w:szCs w:val="24"/>
              </w:rPr>
              <w:object w:dxaOrig="1206" w:dyaOrig="988" w14:anchorId="605929ED">
                <v:shape id="_x0000_i6448" type="#_x0000_t75" style="width:59.75pt;height:49.6pt" o:ole="">
                  <v:imagedata r:id="rId505" o:title=""/>
                </v:shape>
                <o:OLEObject Type="Embed" ProgID="Equation.DSMT4" ShapeID="_x0000_i6448" DrawAspect="Content" ObjectID="_1685733178" r:id="rId506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b/>
                <w:color w:val="0000CC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b/>
                <w:color w:val="0000CC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b/>
                <w:color w:val="0000CC"/>
                <w:position w:val="-44"/>
                <w:sz w:val="24"/>
                <w:szCs w:val="24"/>
              </w:rPr>
              <w:object w:dxaOrig="1221" w:dyaOrig="1021" w14:anchorId="57AA3FF0">
                <v:shape id="_x0000_i6449" type="#_x0000_t75" style="width:60.45pt;height:50.95pt" o:ole="">
                  <v:imagedata r:id="rId507" o:title=""/>
                </v:shape>
                <o:OLEObject Type="Embed" ProgID="Equation.DSMT4" ShapeID="_x0000_i6449" DrawAspect="Content" ObjectID="_1685733179" r:id="rId508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CCDB738" w14:textId="77777777" w:rsidR="00CE4F87" w:rsidRPr="00C75FC3" w:rsidRDefault="00CE4F87" w:rsidP="004F3CE1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hAnsi="Chu Van An" w:cs="Chu Van An"/>
                <w:b/>
                <w:color w:val="0000CC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b/>
                <w:color w:val="0000CC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b/>
                <w:color w:val="0000CC"/>
                <w:position w:val="-44"/>
                <w:sz w:val="24"/>
                <w:szCs w:val="24"/>
              </w:rPr>
              <w:object w:dxaOrig="1356" w:dyaOrig="1021" w14:anchorId="3963C808">
                <v:shape id="_x0000_i6450" type="#_x0000_t75" style="width:67.25pt;height:50.95pt" o:ole="">
                  <v:imagedata r:id="rId509" o:title=""/>
                </v:shape>
                <o:OLEObject Type="Embed" ProgID="Equation.DSMT4" ShapeID="_x0000_i6450" DrawAspect="Content" ObjectID="_1685733180" r:id="rId510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b/>
                <w:color w:val="0000CC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b/>
                <w:color w:val="0000CC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b/>
                <w:color w:val="0000CC"/>
                <w:position w:val="-44"/>
                <w:sz w:val="24"/>
                <w:szCs w:val="24"/>
              </w:rPr>
              <w:object w:dxaOrig="1373" w:dyaOrig="1021" w14:anchorId="43FDBFAF">
                <v:shape id="_x0000_i6451" type="#_x0000_t75" style="width:69.3pt;height:50.95pt" o:ole="">
                  <v:imagedata r:id="rId511" o:title=""/>
                </v:shape>
                <o:OLEObject Type="Embed" ProgID="Equation.DSMT4" ShapeID="_x0000_i6451" DrawAspect="Content" ObjectID="_1685733181" r:id="rId512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3AFAB54A" w14:textId="77777777" w:rsidR="00CE4F87" w:rsidRPr="00206EEF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3F099879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2EFF5668" w14:textId="77777777" w:rsidTr="004F3CE1">
        <w:tc>
          <w:tcPr>
            <w:tcW w:w="6379" w:type="dxa"/>
            <w:shd w:val="clear" w:color="auto" w:fill="FFFFFB"/>
          </w:tcPr>
          <w:p w14:paraId="07FC46FA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3: </w:t>
            </w:r>
            <w:r w:rsidRPr="00C75FC3">
              <w:rPr>
                <w:rFonts w:ascii="Chu Van An" w:hAnsi="Chu Van An" w:cs="Chu Van An"/>
              </w:rPr>
              <w:t xml:space="preserve">Nghiệm của phương trình </w:t>
            </w:r>
            <w:r w:rsidRPr="00C75FC3">
              <w:rPr>
                <w:position w:val="-8"/>
              </w:rPr>
              <w:object w:dxaOrig="2062" w:dyaOrig="357" w14:anchorId="78AF822D">
                <v:shape id="_x0000_i6452" type="#_x0000_t75" style="width:102.55pt;height:17.65pt" o:ole="">
                  <v:imagedata r:id="rId513" o:title=""/>
                </v:shape>
                <o:OLEObject Type="Embed" ProgID="Equation.DSMT4" ShapeID="_x0000_i6452" DrawAspect="Content" ObjectID="_1685733182" r:id="rId514"/>
              </w:object>
            </w:r>
            <w:r w:rsidRPr="00C75FC3">
              <w:rPr>
                <w:rFonts w:ascii="Chu Van An" w:hAnsi="Chu Van An" w:cs="Chu Van An"/>
              </w:rPr>
              <w:t xml:space="preserve"> là:</w:t>
            </w:r>
          </w:p>
          <w:p w14:paraId="743BA7E1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75FC3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2649" w:dyaOrig="645" w14:anchorId="0021DDE1">
                <v:shape id="_x0000_i6453" type="#_x0000_t75" style="width:132.45pt;height:31.9pt" o:ole="">
                  <v:imagedata r:id="rId515" o:title=""/>
                </v:shape>
                <o:OLEObject Type="Embed" ProgID="Equation.DSMT4" ShapeID="_x0000_i6453" DrawAspect="Content" ObjectID="_1685733183" r:id="rId516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FA45262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2731" w:dyaOrig="645" w14:anchorId="2E49B903">
                <v:shape id="_x0000_i6454" type="#_x0000_t75" style="width:136.55pt;height:31.9pt" o:ole="">
                  <v:imagedata r:id="rId517" o:title=""/>
                </v:shape>
                <o:OLEObject Type="Embed" ProgID="Equation.DSMT4" ShapeID="_x0000_i6454" DrawAspect="Content" ObjectID="_1685733184" r:id="rId518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DF945F4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75FC3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2524" w:dyaOrig="645" w14:anchorId="5D4B6B60">
                <v:shape id="_x0000_i6455" type="#_x0000_t75" style="width:125.65pt;height:31.9pt" o:ole="">
                  <v:imagedata r:id="rId519" o:title=""/>
                </v:shape>
                <o:OLEObject Type="Embed" ProgID="Equation.DSMT4" ShapeID="_x0000_i6455" DrawAspect="Content" ObjectID="_1685733185" r:id="rId520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EFD7F00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2833" w:dyaOrig="645" w14:anchorId="31632E73">
                <v:shape id="_x0000_i6456" type="#_x0000_t75" style="width:141.95pt;height:31.9pt" o:ole="">
                  <v:imagedata r:id="rId521" o:title=""/>
                </v:shape>
                <o:OLEObject Type="Embed" ProgID="Equation.DSMT4" ShapeID="_x0000_i6456" DrawAspect="Content" ObjectID="_1685733186" r:id="rId522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DFE0948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65B6C062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0F27DF01" w14:textId="77777777" w:rsidTr="004F3CE1">
        <w:tc>
          <w:tcPr>
            <w:tcW w:w="6379" w:type="dxa"/>
            <w:shd w:val="clear" w:color="auto" w:fill="FFFFFB"/>
          </w:tcPr>
          <w:p w14:paraId="14A28F5A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4: </w:t>
            </w:r>
            <w:r w:rsidRPr="00C75FC3">
              <w:rPr>
                <w:rFonts w:ascii="Chu Van An" w:hAnsi="Chu Van An" w:cs="Chu Van An"/>
              </w:rPr>
              <w:t xml:space="preserve">Cho phương trình </w:t>
            </w:r>
            <w:r w:rsidRPr="00C75FC3">
              <w:rPr>
                <w:position w:val="-6"/>
              </w:rPr>
              <w:object w:dxaOrig="1490" w:dyaOrig="270" w14:anchorId="44F9ACD2">
                <v:shape id="_x0000_i6457" type="#_x0000_t75" style="width:74.05pt;height:13.6pt" o:ole="">
                  <v:imagedata r:id="rId523" o:title=""/>
                </v:shape>
                <o:OLEObject Type="Embed" ProgID="Equation.DSMT4" ShapeID="_x0000_i6457" DrawAspect="Content" ObjectID="_1685733187" r:id="rId524"/>
              </w:object>
            </w:r>
            <w:r w:rsidRPr="00C75FC3">
              <w:rPr>
                <w:rFonts w:ascii="Chu Van An" w:hAnsi="Chu Van An" w:cs="Chu Van An"/>
              </w:rPr>
              <w:t xml:space="preserve"> có hai họ nghiệm dạng </w:t>
            </w:r>
            <w:r w:rsidRPr="00C75FC3">
              <w:rPr>
                <w:position w:val="-6"/>
              </w:rPr>
              <w:object w:dxaOrig="1180" w:dyaOrig="280" w14:anchorId="3967D339">
                <v:shape id="_x0000_i6458" type="#_x0000_t75" style="width:59.1pt;height:14.25pt" o:ole="">
                  <v:imagedata r:id="rId525" o:title=""/>
                </v:shape>
                <o:OLEObject Type="Embed" ProgID="Equation.DSMT4" ShapeID="_x0000_i6458" DrawAspect="Content" ObjectID="_1685733188" r:id="rId526"/>
              </w:object>
            </w:r>
            <w:r w:rsidRPr="00C75FC3">
              <w:rPr>
                <w:rFonts w:ascii="Chu Van An" w:hAnsi="Chu Van An" w:cs="Chu Van An"/>
              </w:rPr>
              <w:t xml:space="preserve"> và </w:t>
            </w:r>
            <w:r w:rsidRPr="00C75FC3">
              <w:rPr>
                <w:position w:val="-6"/>
              </w:rPr>
              <w:object w:dxaOrig="1180" w:dyaOrig="280" w14:anchorId="5F1F10DD">
                <v:shape id="_x0000_i6459" type="#_x0000_t75" style="width:59.1pt;height:14.25pt" o:ole="">
                  <v:imagedata r:id="rId527" o:title=""/>
                </v:shape>
                <o:OLEObject Type="Embed" ProgID="Equation.DSMT4" ShapeID="_x0000_i6459" DrawAspect="Content" ObjectID="_1685733189" r:id="rId528"/>
              </w:object>
            </w:r>
            <w:r w:rsidRPr="00C75FC3">
              <w:rPr>
                <w:rFonts w:ascii="Chu Van An" w:hAnsi="Chu Van An" w:cs="Chu Van An"/>
              </w:rPr>
              <w:t xml:space="preserve">, </w:t>
            </w:r>
            <w:r w:rsidRPr="00C75FC3">
              <w:rPr>
                <w:position w:val="-10"/>
              </w:rPr>
              <w:object w:dxaOrig="1140" w:dyaOrig="320" w14:anchorId="45D6E259">
                <v:shape id="_x0000_i6460" type="#_x0000_t75" style="width:57.05pt;height:15.6pt" o:ole="">
                  <v:imagedata r:id="rId529" o:title=""/>
                </v:shape>
                <o:OLEObject Type="Embed" ProgID="Equation.DSMT4" ShapeID="_x0000_i6460" DrawAspect="Content" ObjectID="_1685733190" r:id="rId530"/>
              </w:object>
            </w:r>
            <w:r w:rsidRPr="00C75FC3">
              <w:rPr>
                <w:rFonts w:ascii="Chu Van An" w:hAnsi="Chu Van An" w:cs="Chu Van An"/>
              </w:rPr>
              <w:t>. Khẳng định nào sau đây đúng?</w:t>
            </w:r>
          </w:p>
          <w:p w14:paraId="3B6232AF" w14:textId="77777777" w:rsidR="00CE4F87" w:rsidRPr="00C75FC3" w:rsidRDefault="00CE4F87" w:rsidP="004F3CE1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960" w:dyaOrig="620" w14:anchorId="5FB65808">
                <v:shape id="_x0000_i6461" type="#_x0000_t75" style="width:48.25pt;height:30.55pt" o:ole="">
                  <v:imagedata r:id="rId531" o:title=""/>
                </v:shape>
                <o:OLEObject Type="Embed" ProgID="Equation.DSMT4" ShapeID="_x0000_i6461" DrawAspect="Content" ObjectID="_1685733191" r:id="rId532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080" w:dyaOrig="620" w14:anchorId="715C13BA">
                <v:shape id="_x0000_i6462" type="#_x0000_t75" style="width:54.35pt;height:30.55pt" o:ole="">
                  <v:imagedata r:id="rId533" o:title=""/>
                </v:shape>
                <o:OLEObject Type="Embed" ProgID="Equation.DSMT4" ShapeID="_x0000_i6462" DrawAspect="Content" ObjectID="_1685733192" r:id="rId534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13F25E3" w14:textId="77777777" w:rsidR="00CE4F87" w:rsidRPr="00C75FC3" w:rsidRDefault="00CE4F87" w:rsidP="004F3CE1">
            <w:pPr>
              <w:pStyle w:val="ListParagraph"/>
              <w:tabs>
                <w:tab w:val="left" w:pos="85"/>
                <w:tab w:val="left" w:pos="3146"/>
              </w:tabs>
              <w:ind w:left="0"/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920" w:dyaOrig="280" w14:anchorId="746DCB31">
                <v:shape id="_x0000_i6463" type="#_x0000_t75" style="width:45.5pt;height:14.25pt" o:ole="">
                  <v:imagedata r:id="rId535" o:title=""/>
                </v:shape>
                <o:OLEObject Type="Embed" ProgID="Equation.DSMT4" ShapeID="_x0000_i6463" DrawAspect="Content" ObjectID="_1685733193" r:id="rId536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24"/>
                <w:sz w:val="24"/>
                <w:szCs w:val="24"/>
              </w:rPr>
              <w:object w:dxaOrig="1080" w:dyaOrig="620" w14:anchorId="3319041F">
                <v:shape id="_x0000_i6464" type="#_x0000_t75" style="width:54.35pt;height:30.55pt" o:ole="">
                  <v:imagedata r:id="rId537" o:title=""/>
                </v:shape>
                <o:OLEObject Type="Embed" ProgID="Equation.DSMT4" ShapeID="_x0000_i6464" DrawAspect="Content" ObjectID="_1685733194" r:id="rId538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E9D45CA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628B256E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  <w:lang w:val="vi-VN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3346B40D" w14:textId="77777777" w:rsidTr="004F3CE1">
        <w:tc>
          <w:tcPr>
            <w:tcW w:w="6379" w:type="dxa"/>
            <w:shd w:val="clear" w:color="auto" w:fill="FFFFFB"/>
          </w:tcPr>
          <w:p w14:paraId="07A2EE60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5: </w:t>
            </w:r>
            <w:r w:rsidRPr="00C75FC3">
              <w:rPr>
                <w:rFonts w:ascii="Chu Van An" w:hAnsi="Chu Van An" w:cs="Chu Van An"/>
              </w:rPr>
              <w:t xml:space="preserve">Phương trình </w:t>
            </w:r>
            <w:r w:rsidRPr="00C75FC3">
              <w:rPr>
                <w:position w:val="-8"/>
              </w:rPr>
              <w:object w:dxaOrig="1820" w:dyaOrig="360" w14:anchorId="61BFF3B3">
                <v:shape id="_x0000_i6465" type="#_x0000_t75" style="width:91pt;height:18.35pt" o:ole="">
                  <v:imagedata r:id="rId539" o:title=""/>
                </v:shape>
                <o:OLEObject Type="Embed" ProgID="Equation.DSMT4" ShapeID="_x0000_i6465" DrawAspect="Content" ObjectID="_1685733195" r:id="rId540"/>
              </w:object>
            </w:r>
            <w:r w:rsidRPr="00C75FC3">
              <w:rPr>
                <w:rFonts w:ascii="Chu Van An" w:hAnsi="Chu Van An" w:cs="Chu Van An"/>
              </w:rPr>
              <w:t xml:space="preserve"> có nghiệm là</w:t>
            </w:r>
          </w:p>
          <w:p w14:paraId="109F9785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lastRenderedPageBreak/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noProof/>
                <w:position w:val="-24"/>
                <w:sz w:val="24"/>
                <w:szCs w:val="24"/>
                <w:lang w:eastAsia="vi-VN"/>
              </w:rPr>
              <w:object w:dxaOrig="2799" w:dyaOrig="620" w14:anchorId="1BF4FD16">
                <v:shape id="_x0000_i6466" type="#_x0000_t75" style="width:139.9pt;height:30.55pt" o:ole="">
                  <v:imagedata r:id="rId541" o:title=""/>
                </v:shape>
                <o:OLEObject Type="Embed" ProgID="Equation.DSMT4" ShapeID="_x0000_i6466" DrawAspect="Content" ObjectID="_1685733196" r:id="rId542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5847719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noProof/>
                <w:position w:val="-24"/>
                <w:sz w:val="24"/>
                <w:szCs w:val="24"/>
                <w:lang w:eastAsia="vi-VN"/>
              </w:rPr>
              <w:object w:dxaOrig="2799" w:dyaOrig="620" w14:anchorId="209DED6A">
                <v:shape id="_x0000_i6467" type="#_x0000_t75" style="width:139.9pt;height:30.55pt" o:ole="">
                  <v:imagedata r:id="rId543" o:title=""/>
                </v:shape>
                <o:OLEObject Type="Embed" ProgID="Equation.DSMT4" ShapeID="_x0000_i6467" DrawAspect="Content" ObjectID="_1685733197" r:id="rId544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55D9D33F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noProof/>
                <w:position w:val="-24"/>
                <w:sz w:val="24"/>
                <w:szCs w:val="24"/>
                <w:lang w:eastAsia="vi-VN"/>
              </w:rPr>
              <w:object w:dxaOrig="2380" w:dyaOrig="620" w14:anchorId="65A9CCBA">
                <v:shape id="_x0000_i6468" type="#_x0000_t75" style="width:119.55pt;height:30.55pt" o:ole="">
                  <v:imagedata r:id="rId545" o:title=""/>
                </v:shape>
                <o:OLEObject Type="Embed" ProgID="Equation.DSMT4" ShapeID="_x0000_i6468" DrawAspect="Content" ObjectID="_1685733198" r:id="rId546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2089F793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eastAsia="vi-VN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eastAsia="vi-VN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noProof/>
                <w:position w:val="-24"/>
                <w:sz w:val="24"/>
                <w:szCs w:val="24"/>
                <w:lang w:eastAsia="vi-VN"/>
              </w:rPr>
              <w:object w:dxaOrig="2640" w:dyaOrig="620" w14:anchorId="3E1FF7E0">
                <v:shape id="_x0000_i6469" type="#_x0000_t75" style="width:131.75pt;height:30.55pt" o:ole="">
                  <v:imagedata r:id="rId547" o:title=""/>
                </v:shape>
                <o:OLEObject Type="Embed" ProgID="Equation.DSMT4" ShapeID="_x0000_i6469" DrawAspect="Content" ObjectID="_1685733199" r:id="rId548"/>
              </w:object>
            </w:r>
            <w:r w:rsidRPr="00C75FC3">
              <w:rPr>
                <w:rFonts w:ascii="Chu Van An" w:hAnsi="Chu Van An" w:cs="Chu Van An"/>
                <w:noProof/>
                <w:sz w:val="24"/>
                <w:szCs w:val="24"/>
                <w:lang w:eastAsia="vi-VN"/>
              </w:rPr>
              <w:t>.</w:t>
            </w:r>
          </w:p>
          <w:p w14:paraId="67EB7427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4ED3ED62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lang w:val="nl-NL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lastRenderedPageBreak/>
              <w:t>Lời giải</w:t>
            </w:r>
          </w:p>
        </w:tc>
      </w:tr>
      <w:tr w:rsidR="00CE4F87" w:rsidRPr="00DC32EB" w14:paraId="7E761993" w14:textId="77777777" w:rsidTr="004F3CE1">
        <w:tc>
          <w:tcPr>
            <w:tcW w:w="6379" w:type="dxa"/>
            <w:shd w:val="clear" w:color="auto" w:fill="FFFFFB"/>
          </w:tcPr>
          <w:p w14:paraId="3A761C55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6: </w:t>
            </w:r>
            <w:r w:rsidRPr="00C75FC3">
              <w:rPr>
                <w:rFonts w:ascii="Chu Van An" w:hAnsi="Chu Van An" w:cs="Chu Van An"/>
                <w:lang w:val="vi-VN"/>
              </w:rPr>
              <w:t>Phương trình nào trong số các phương trình sau có nghiệm?</w:t>
            </w:r>
          </w:p>
          <w:p w14:paraId="6029B8E7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215" w:dyaOrig="285" w14:anchorId="6B753353">
                <v:shape id="_x0000_i6470" type="#_x0000_t75" style="width:60.45pt;height:14.25pt" o:ole="">
                  <v:imagedata r:id="rId549" o:title=""/>
                </v:shape>
                <o:OLEObject Type="Embed" ProgID="Equation.DSMT4" ShapeID="_x0000_i6470" DrawAspect="Content" ObjectID="_1685733200" r:id="rId550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885" w:dyaOrig="285" w14:anchorId="0A3EE706">
                <v:shape id="_x0000_i6471" type="#_x0000_t75" style="width:44.15pt;height:14.25pt" o:ole="">
                  <v:imagedata r:id="rId551" o:title=""/>
                </v:shape>
                <o:OLEObject Type="Embed" ProgID="Equation.DSMT4" ShapeID="_x0000_i6471" DrawAspect="Content" ObjectID="_1685733201" r:id="rId552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3BA74F75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800" w:dyaOrig="285" w14:anchorId="2A318C00">
                <v:shape id="_x0000_i6472" type="#_x0000_t75" style="width:90.35pt;height:14.25pt" o:ole="">
                  <v:imagedata r:id="rId553" o:title=""/>
                </v:shape>
                <o:OLEObject Type="Embed" ProgID="Equation.DSMT4" ShapeID="_x0000_i6472" DrawAspect="Content" ObjectID="_1685733202" r:id="rId554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695" w:dyaOrig="285" w14:anchorId="49D4A607">
                <v:shape id="_x0000_i6473" type="#_x0000_t75" style="width:84.9pt;height:14.25pt" o:ole="">
                  <v:imagedata r:id="rId555" o:title=""/>
                </v:shape>
                <o:OLEObject Type="Embed" ProgID="Equation.DSMT4" ShapeID="_x0000_i6473" DrawAspect="Content" ObjectID="_1685733203" r:id="rId556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1CA017AB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44B8BEA2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0E331BE0" w14:textId="77777777" w:rsidTr="004F3CE1">
        <w:tc>
          <w:tcPr>
            <w:tcW w:w="6379" w:type="dxa"/>
            <w:shd w:val="clear" w:color="auto" w:fill="FFFFFB"/>
          </w:tcPr>
          <w:p w14:paraId="13C01C9C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7: </w:t>
            </w:r>
            <w:r w:rsidRPr="00C75FC3">
              <w:rPr>
                <w:rFonts w:ascii="Chu Van An" w:hAnsi="Chu Van An" w:cs="Chu Van An"/>
              </w:rPr>
              <w:t xml:space="preserve">Phương trình </w:t>
            </w:r>
            <w:r w:rsidRPr="00C75FC3">
              <w:rPr>
                <w:position w:val="-10"/>
              </w:rPr>
              <w:object w:dxaOrig="2925" w:dyaOrig="375" w14:anchorId="7DF24610">
                <v:shape id="_x0000_i6474" type="#_x0000_t75" style="width:146.05pt;height:19pt" o:ole="">
                  <v:imagedata r:id="rId557" o:title=""/>
                </v:shape>
                <o:OLEObject Type="Embed" ProgID="Equation.DSMT4" ShapeID="_x0000_i6474" DrawAspect="Content" ObjectID="_1685733204" r:id="rId558"/>
              </w:object>
            </w:r>
            <w:r w:rsidRPr="00C75FC3">
              <w:rPr>
                <w:rFonts w:ascii="Chu Van An" w:hAnsi="Chu Van An" w:cs="Chu Van An"/>
              </w:rPr>
              <w:t xml:space="preserve"> có nghiệm là</w:t>
            </w:r>
          </w:p>
          <w:p w14:paraId="4C16380E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60"/>
                <w:sz w:val="24"/>
                <w:szCs w:val="24"/>
              </w:rPr>
              <w:object w:dxaOrig="1380" w:dyaOrig="1320" w14:anchorId="5276C6C0">
                <v:shape id="_x0000_i6475" type="#_x0000_t75" style="width:69.3pt;height:65.9pt" o:ole="">
                  <v:imagedata r:id="rId559" o:title=""/>
                </v:shape>
                <o:OLEObject Type="Embed" ProgID="Equation.DSMT4" ShapeID="_x0000_i6475" DrawAspect="Content" ObjectID="_1685733205" r:id="rId560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60"/>
                <w:sz w:val="24"/>
                <w:szCs w:val="24"/>
              </w:rPr>
              <w:object w:dxaOrig="1395" w:dyaOrig="1320" w14:anchorId="31B3A62B">
                <v:shape id="_x0000_i6476" type="#_x0000_t75" style="width:69.95pt;height:65.9pt" o:ole="">
                  <v:imagedata r:id="rId561" o:title=""/>
                </v:shape>
                <o:OLEObject Type="Embed" ProgID="Equation.DSMT4" ShapeID="_x0000_i6476" DrawAspect="Content" ObjectID="_1685733206" r:id="rId562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0B715172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60"/>
                <w:sz w:val="24"/>
                <w:szCs w:val="24"/>
              </w:rPr>
              <w:object w:dxaOrig="1380" w:dyaOrig="1320" w14:anchorId="53FA811C">
                <v:shape id="_x0000_i6477" type="#_x0000_t75" style="width:69.3pt;height:65.9pt" o:ole="">
                  <v:imagedata r:id="rId563" o:title=""/>
                </v:shape>
                <o:OLEObject Type="Embed" ProgID="Equation.DSMT4" ShapeID="_x0000_i6477" DrawAspect="Content" ObjectID="_1685733207" r:id="rId564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60"/>
                <w:sz w:val="24"/>
                <w:szCs w:val="24"/>
              </w:rPr>
              <w:object w:dxaOrig="1365" w:dyaOrig="1320" w14:anchorId="4C37DF92">
                <v:shape id="_x0000_i6478" type="#_x0000_t75" style="width:67.9pt;height:65.9pt" o:ole="">
                  <v:imagedata r:id="rId565" o:title=""/>
                </v:shape>
                <o:OLEObject Type="Embed" ProgID="Equation.DSMT4" ShapeID="_x0000_i6478" DrawAspect="Content" ObjectID="_1685733208" r:id="rId566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154E4C85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77DA5671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  <w:lang w:val="vi-VN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2FF462AB" w14:textId="77777777" w:rsidTr="004F3CE1">
        <w:tc>
          <w:tcPr>
            <w:tcW w:w="6379" w:type="dxa"/>
            <w:shd w:val="clear" w:color="auto" w:fill="FFFFFB"/>
          </w:tcPr>
          <w:p w14:paraId="59C1065D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8: </w:t>
            </w:r>
            <w:r w:rsidRPr="00C75FC3">
              <w:rPr>
                <w:rFonts w:ascii="Chu Van An" w:hAnsi="Chu Van An" w:cs="Chu Van An"/>
              </w:rPr>
              <w:t xml:space="preserve">Số nghiệm của phương trình </w:t>
            </w:r>
            <w:r w:rsidRPr="00C75FC3">
              <w:rPr>
                <w:position w:val="-8"/>
              </w:rPr>
              <w:object w:dxaOrig="1860" w:dyaOrig="375" w14:anchorId="1688BA0F">
                <v:shape id="_x0000_i6479" type="#_x0000_t75" style="width:93.05pt;height:19pt" o:ole="">
                  <v:imagedata r:id="rId567" o:title=""/>
                </v:shape>
                <o:OLEObject Type="Embed" ProgID="Equation.DSMT4" ShapeID="_x0000_i6479" DrawAspect="Content" ObjectID="_1685733209" r:id="rId568"/>
              </w:object>
            </w:r>
            <w:r w:rsidRPr="00C75FC3">
              <w:rPr>
                <w:rFonts w:ascii="Chu Van An" w:hAnsi="Chu Van An" w:cs="Chu Van An"/>
              </w:rPr>
              <w:t xml:space="preserve"> trong khoảng </w:t>
            </w:r>
            <w:r w:rsidRPr="00C75FC3">
              <w:rPr>
                <w:position w:val="-14"/>
              </w:rPr>
              <w:object w:dxaOrig="645" w:dyaOrig="405" w14:anchorId="16569902">
                <v:shape id="_x0000_i6480" type="#_x0000_t75" style="width:31.9pt;height:20.4pt" o:ole="">
                  <v:imagedata r:id="rId569" o:title=""/>
                </v:shape>
                <o:OLEObject Type="Embed" ProgID="Equation.DSMT4" ShapeID="_x0000_i6480" DrawAspect="Content" ObjectID="_1685733210" r:id="rId570"/>
              </w:object>
            </w:r>
            <w:r w:rsidRPr="00C75FC3">
              <w:rPr>
                <w:rFonts w:ascii="Chu Van An" w:hAnsi="Chu Van An" w:cs="Chu Van An"/>
              </w:rPr>
              <w:t xml:space="preserve"> là</w:t>
            </w:r>
          </w:p>
          <w:p w14:paraId="5D1DFB25" w14:textId="77777777" w:rsidR="00CE4F87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4"/>
                <w:sz w:val="24"/>
                <w:szCs w:val="24"/>
              </w:rPr>
              <w:object w:dxaOrig="150" w:dyaOrig="270" w14:anchorId="1338A71D">
                <v:shape id="_x0000_i6481" type="#_x0000_t75" style="width:7.45pt;height:13.6pt" o:ole="">
                  <v:imagedata r:id="rId571" o:title=""/>
                </v:shape>
                <o:OLEObject Type="Embed" ProgID="Equation.DSMT4" ShapeID="_x0000_i6481" DrawAspect="Content" ObjectID="_1685733211" r:id="rId572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4"/>
                <w:sz w:val="24"/>
                <w:szCs w:val="24"/>
              </w:rPr>
              <w:object w:dxaOrig="195" w:dyaOrig="270" w14:anchorId="7F6FBEA6">
                <v:shape id="_x0000_i6482" type="#_x0000_t75" style="width:9.5pt;height:13.6pt" o:ole="">
                  <v:imagedata r:id="rId573" o:title=""/>
                </v:shape>
                <o:OLEObject Type="Embed" ProgID="Equation.DSMT4" ShapeID="_x0000_i6482" DrawAspect="Content" ObjectID="_1685733212" r:id="rId574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</w:p>
          <w:p w14:paraId="6238A0B7" w14:textId="77777777" w:rsidR="00CE4F87" w:rsidRPr="00C75FC3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>
              <w:rPr>
                <w:rFonts w:ascii="MS PMincho" w:hAnsi="MS PMincho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95" w:dyaOrig="270" w14:anchorId="7CF1F291">
                <v:shape id="_x0000_i6483" type="#_x0000_t75" style="width:9.5pt;height:13.6pt" o:ole="">
                  <v:imagedata r:id="rId575" o:title=""/>
                </v:shape>
                <o:OLEObject Type="Embed" ProgID="Equation.DSMT4" ShapeID="_x0000_i6483" DrawAspect="Content" ObjectID="_1685733213" r:id="rId576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80" w:dyaOrig="270" w14:anchorId="68F3A613">
                <v:shape id="_x0000_i6484" type="#_x0000_t75" style="width:8.85pt;height:13.6pt" o:ole="">
                  <v:imagedata r:id="rId577" o:title=""/>
                </v:shape>
                <o:OLEObject Type="Embed" ProgID="Equation.DSMT4" ShapeID="_x0000_i6484" DrawAspect="Content" ObjectID="_1685733214" r:id="rId578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317A8A5C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451ACB41" w14:textId="77777777" w:rsidR="00CE4F87" w:rsidRPr="00103A24" w:rsidRDefault="00CE4F87" w:rsidP="004F3CE1">
            <w:pPr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lang w:val="nl-NL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63BA0BD5" w14:textId="77777777" w:rsidTr="004F3CE1">
        <w:tc>
          <w:tcPr>
            <w:tcW w:w="6379" w:type="dxa"/>
            <w:shd w:val="clear" w:color="auto" w:fill="FFFFFB"/>
          </w:tcPr>
          <w:p w14:paraId="4D79FCBB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9: </w:t>
            </w:r>
            <w:r w:rsidRPr="00C75FC3">
              <w:rPr>
                <w:rFonts w:ascii="Chu Van An" w:hAnsi="Chu Van An" w:cs="Chu Van An"/>
              </w:rPr>
              <w:t xml:space="preserve">Tập nghiệm của phương trình </w:t>
            </w:r>
            <w:r w:rsidRPr="00C75FC3">
              <w:rPr>
                <w:position w:val="-8"/>
              </w:rPr>
              <w:object w:dxaOrig="2220" w:dyaOrig="360" w14:anchorId="66371B6A">
                <v:shape id="_x0000_i6485" type="#_x0000_t75" style="width:110.7pt;height:18.35pt" o:ole="">
                  <v:imagedata r:id="rId579" o:title=""/>
                </v:shape>
                <o:OLEObject Type="Embed" ProgID="Equation.DSMT4" ShapeID="_x0000_i6485" DrawAspect="Content" ObjectID="_1685733215" r:id="rId580"/>
              </w:object>
            </w:r>
            <w:r w:rsidRPr="00C75FC3">
              <w:rPr>
                <w:rFonts w:ascii="Chu Van An" w:hAnsi="Chu Van An" w:cs="Chu Van An"/>
              </w:rPr>
              <w:t xml:space="preserve"> là</w:t>
            </w:r>
          </w:p>
          <w:p w14:paraId="5BE17E21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28"/>
                <w:sz w:val="24"/>
                <w:szCs w:val="24"/>
              </w:rPr>
              <w:object w:dxaOrig="3420" w:dyaOrig="675" w14:anchorId="6B239CA7">
                <v:shape id="_x0000_i6486" type="#_x0000_t75" style="width:171.15pt;height:33.95pt" o:ole="">
                  <v:imagedata r:id="rId581" o:title=""/>
                </v:shape>
                <o:OLEObject Type="Embed" ProgID="Equation.DSMT4" ShapeID="_x0000_i6486" DrawAspect="Content" ObjectID="_1685733216" r:id="rId582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74B09CEA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28"/>
                <w:sz w:val="24"/>
                <w:szCs w:val="24"/>
              </w:rPr>
              <w:object w:dxaOrig="3765" w:dyaOrig="675" w14:anchorId="503DA921">
                <v:shape id="_x0000_i6487" type="#_x0000_t75" style="width:188.15pt;height:33.95pt" o:ole="">
                  <v:imagedata r:id="rId583" o:title=""/>
                </v:shape>
                <o:OLEObject Type="Embed" ProgID="Equation.DSMT4" ShapeID="_x0000_i6487" DrawAspect="Content" ObjectID="_1685733217" r:id="rId584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3680B08C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28"/>
                <w:sz w:val="24"/>
                <w:szCs w:val="24"/>
              </w:rPr>
              <w:object w:dxaOrig="3600" w:dyaOrig="675" w14:anchorId="688E3792">
                <v:shape id="_x0000_i6488" type="#_x0000_t75" style="width:180pt;height:33.95pt" o:ole="">
                  <v:imagedata r:id="rId585" o:title=""/>
                </v:shape>
                <o:OLEObject Type="Embed" ProgID="Equation.DSMT4" ShapeID="_x0000_i6488" DrawAspect="Content" ObjectID="_1685733218" r:id="rId586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0201C84D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28"/>
                <w:sz w:val="24"/>
                <w:szCs w:val="24"/>
              </w:rPr>
              <w:object w:dxaOrig="3600" w:dyaOrig="675" w14:anchorId="32F6BB0D">
                <v:shape id="_x0000_i6489" type="#_x0000_t75" style="width:180pt;height:33.95pt" o:ole="">
                  <v:imagedata r:id="rId587" o:title=""/>
                </v:shape>
                <o:OLEObject Type="Embed" ProgID="Equation.DSMT4" ShapeID="_x0000_i6489" DrawAspect="Content" ObjectID="_1685733219" r:id="rId588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</w:rPr>
              <w:t>.</w:t>
            </w:r>
          </w:p>
          <w:p w14:paraId="196DD27F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2530FF2C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noProof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4F622869" w14:textId="77777777" w:rsidTr="004F3CE1">
        <w:tc>
          <w:tcPr>
            <w:tcW w:w="6379" w:type="dxa"/>
            <w:shd w:val="clear" w:color="auto" w:fill="FFFFFB"/>
          </w:tcPr>
          <w:p w14:paraId="7364C3D7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10: </w:t>
            </w:r>
            <w:r w:rsidRPr="00C75FC3">
              <w:rPr>
                <w:rFonts w:ascii="Chu Van An" w:hAnsi="Chu Van An" w:cs="Chu Van An"/>
              </w:rPr>
              <w:t xml:space="preserve">Nghiệm của phương trình </w:t>
            </w:r>
            <w:r w:rsidRPr="00C75FC3">
              <w:rPr>
                <w:noProof/>
                <w:position w:val="-8"/>
              </w:rPr>
              <w:object w:dxaOrig="1845" w:dyaOrig="360" w14:anchorId="3E72A17D">
                <v:shape id="_x0000_i6490" type="#_x0000_t75" style="width:92.4pt;height:18.35pt;mso-width-percent:0;mso-height-percent:0;mso-width-percent:0;mso-height-percent:0" o:ole="">
                  <v:imagedata r:id="rId589" o:title=""/>
                </v:shape>
                <o:OLEObject Type="Embed" ProgID="Equation.DSMT4" ShapeID="_x0000_i6490" DrawAspect="Content" ObjectID="_1685733220" r:id="rId590"/>
              </w:object>
            </w:r>
            <w:r w:rsidRPr="00C75FC3">
              <w:rPr>
                <w:rFonts w:ascii="Chu Van An" w:hAnsi="Chu Van An" w:cs="Chu Van An"/>
              </w:rPr>
              <w:t xml:space="preserve"> là</w:t>
            </w:r>
          </w:p>
          <w:p w14:paraId="7BBA0AA9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lastRenderedPageBreak/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C75FC3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75FC3">
              <w:rPr>
                <w:rFonts w:ascii="Chu Van An" w:hAnsi="Chu Van An" w:cs="Chu Van An"/>
                <w:noProof/>
                <w:position w:val="-60"/>
                <w:sz w:val="24"/>
                <w:szCs w:val="24"/>
              </w:rPr>
              <w:object w:dxaOrig="2250" w:dyaOrig="1320" w14:anchorId="4EAA01FD">
                <v:shape id="_x0000_i6491" type="#_x0000_t75" style="width:112.75pt;height:65.9pt;mso-width-percent:0;mso-height-percent:0;mso-width-percent:0;mso-height-percent:0" o:ole="">
                  <v:imagedata r:id="rId591" o:title=""/>
                </v:shape>
                <o:OLEObject Type="Embed" ProgID="Equation.DSMT4" ShapeID="_x0000_i6491" DrawAspect="Content" ObjectID="_1685733221" r:id="rId592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75FC3">
              <w:rPr>
                <w:rFonts w:ascii="Chu Van An" w:hAnsi="Chu Van An" w:cs="Chu Van An"/>
                <w:noProof/>
                <w:position w:val="-24"/>
                <w:sz w:val="24"/>
                <w:szCs w:val="24"/>
              </w:rPr>
              <w:object w:dxaOrig="1980" w:dyaOrig="630" w14:anchorId="6B1B2EFC">
                <v:shape id="_x0000_i6492" type="#_x0000_t75" style="width:99.15pt;height:31.25pt;mso-width-percent:0;mso-height-percent:0;mso-width-percent:0;mso-height-percent:0" o:ole="">
                  <v:imagedata r:id="rId593" o:title=""/>
                </v:shape>
                <o:OLEObject Type="Embed" ProgID="Equation.DSMT4" ShapeID="_x0000_i6492" DrawAspect="Content" ObjectID="_1685733222" r:id="rId594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2B37E377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75FC3">
              <w:rPr>
                <w:rFonts w:ascii="Chu Van An" w:hAnsi="Chu Van An" w:cs="Chu Van An"/>
                <w:noProof/>
                <w:position w:val="-60"/>
                <w:sz w:val="24"/>
                <w:szCs w:val="24"/>
              </w:rPr>
              <w:object w:dxaOrig="2115" w:dyaOrig="1320" w14:anchorId="0CE65EDA">
                <v:shape id="_x0000_i6493" type="#_x0000_t75" style="width:105.95pt;height:65.9pt;mso-width-percent:0;mso-height-percent:0;mso-width-percent:0;mso-height-percent:0" o:ole="">
                  <v:imagedata r:id="rId595" o:title=""/>
                </v:shape>
                <o:OLEObject Type="Embed" ProgID="Equation.DSMT4" ShapeID="_x0000_i6493" DrawAspect="Content" ObjectID="_1685733223" r:id="rId596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75FC3">
              <w:rPr>
                <w:rFonts w:ascii="Chu Van An" w:hAnsi="Chu Van An" w:cs="Chu Van An"/>
                <w:noProof/>
                <w:position w:val="-46"/>
                <w:sz w:val="24"/>
                <w:szCs w:val="24"/>
              </w:rPr>
              <w:object w:dxaOrig="2085" w:dyaOrig="1035" w14:anchorId="7CD19AD9">
                <v:shape id="_x0000_i6494" type="#_x0000_t75" style="width:103.9pt;height:51.6pt;mso-width-percent:0;mso-height-percent:0;mso-width-percent:0;mso-height-percent:0" o:ole="">
                  <v:imagedata r:id="rId597" o:title=""/>
                </v:shape>
                <o:OLEObject Type="Embed" ProgID="Equation.DSMT4" ShapeID="_x0000_i6494" DrawAspect="Content" ObjectID="_1685733224" r:id="rId598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>.</w:t>
            </w:r>
          </w:p>
          <w:p w14:paraId="1A1E1FA1" w14:textId="77777777" w:rsidR="00CE4F87" w:rsidRPr="00206EEF" w:rsidRDefault="00CE4F87" w:rsidP="004F3CE1">
            <w:pPr>
              <w:pStyle w:val="ListParagraph"/>
              <w:ind w:left="0"/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10B01D56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lastRenderedPageBreak/>
              <w:t>Lời giải</w:t>
            </w:r>
          </w:p>
        </w:tc>
      </w:tr>
      <w:tr w:rsidR="00CE4F87" w:rsidRPr="00DC32EB" w14:paraId="062CB349" w14:textId="77777777" w:rsidTr="004F3CE1">
        <w:tc>
          <w:tcPr>
            <w:tcW w:w="6379" w:type="dxa"/>
            <w:shd w:val="clear" w:color="auto" w:fill="FFFFFB"/>
          </w:tcPr>
          <w:p w14:paraId="03B51885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11: </w:t>
            </w:r>
            <w:r w:rsidRPr="00C75FC3">
              <w:rPr>
                <w:rFonts w:ascii="Chu Van An" w:hAnsi="Chu Van An" w:cs="Chu Van An"/>
              </w:rPr>
              <w:t xml:space="preserve">Nghiệm của phương trình </w:t>
            </w:r>
            <w:r w:rsidRPr="00C75FC3">
              <w:rPr>
                <w:position w:val="-8"/>
              </w:rPr>
              <w:object w:dxaOrig="2115" w:dyaOrig="360" w14:anchorId="102E65E1">
                <v:shape id="_x0000_i6495" type="#_x0000_t75" style="width:105.95pt;height:18.35pt" o:ole="">
                  <v:imagedata r:id="rId599" o:title=""/>
                </v:shape>
                <o:OLEObject Type="Embed" ProgID="Equation.DSMT4" ShapeID="_x0000_i6495" DrawAspect="Content" ObjectID="_1685733225" r:id="rId600"/>
              </w:object>
            </w:r>
            <w:r w:rsidRPr="00C75FC3">
              <w:rPr>
                <w:rFonts w:ascii="Chu Van An" w:hAnsi="Chu Van An" w:cs="Chu Van An"/>
              </w:rPr>
              <w:t xml:space="preserve"> là:</w:t>
            </w:r>
          </w:p>
          <w:p w14:paraId="557A47A9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1275" w:dyaOrig="615" w14:anchorId="5F0723B5">
                <v:shape id="_x0000_i6496" type="#_x0000_t75" style="width:63.85pt;height:30.55pt" o:ole="">
                  <v:imagedata r:id="rId601" o:title=""/>
                </v:shape>
                <o:OLEObject Type="Embed" ProgID="Equation.DSMT4" ShapeID="_x0000_i6496" DrawAspect="Content" ObjectID="_1685733226" r:id="rId602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1125" w:dyaOrig="615" w14:anchorId="2FF1AEB9">
                <v:shape id="_x0000_i6497" type="#_x0000_t75" style="width:56.4pt;height:30.55pt" o:ole="">
                  <v:imagedata r:id="rId603" o:title=""/>
                </v:shape>
                <o:OLEObject Type="Embed" ProgID="Equation.DSMT4" ShapeID="_x0000_i6497" DrawAspect="Content" ObjectID="_1685733227" r:id="rId604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4F1BF1B7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1365" w:dyaOrig="615" w14:anchorId="65C8AC1F">
                <v:shape id="_x0000_i6498" type="#_x0000_t75" style="width:67.9pt;height:30.55pt" o:ole="">
                  <v:imagedata r:id="rId605" o:title=""/>
                </v:shape>
                <o:OLEObject Type="Embed" ProgID="Equation.DSMT4" ShapeID="_x0000_i6498" DrawAspect="Content" ObjectID="_1685733228" r:id="rId606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b/>
                <w:color w:val="0000FF"/>
                <w:position w:val="-24"/>
                <w:sz w:val="24"/>
                <w:szCs w:val="24"/>
              </w:rPr>
              <w:object w:dxaOrig="1380" w:dyaOrig="615" w14:anchorId="5E8014F3">
                <v:shape id="_x0000_i6499" type="#_x0000_t75" style="width:69.3pt;height:30.55pt" o:ole="">
                  <v:imagedata r:id="rId607" o:title=""/>
                </v:shape>
                <o:OLEObject Type="Embed" ProgID="Equation.DSMT4" ShapeID="_x0000_i6499" DrawAspect="Content" ObjectID="_1685733229" r:id="rId608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7E14D2B7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7FE4C37E" w14:textId="77777777" w:rsidR="00CE4F87" w:rsidRPr="00103A24" w:rsidRDefault="00CE4F87" w:rsidP="004F3CE1">
            <w:pPr>
              <w:contextualSpacing/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05589AB7" w14:textId="77777777" w:rsidTr="004F3CE1">
        <w:tc>
          <w:tcPr>
            <w:tcW w:w="6379" w:type="dxa"/>
            <w:shd w:val="clear" w:color="auto" w:fill="FFFFFB"/>
          </w:tcPr>
          <w:p w14:paraId="7BE6AA64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12: </w:t>
            </w:r>
            <w:r w:rsidRPr="00C75FC3">
              <w:rPr>
                <w:rFonts w:ascii="Chu Van An" w:hAnsi="Chu Van An" w:cs="Chu Van An"/>
                <w:color w:val="000000"/>
              </w:rPr>
              <w:t xml:space="preserve">Với giá trị nào sau đây của tham số </w:t>
            </w:r>
            <w:r w:rsidRPr="00C75FC3">
              <w:rPr>
                <w:rFonts w:ascii="Chu Van An" w:hAnsi="Chu Van An" w:cs="Chu Van An"/>
                <w:i/>
                <w:color w:val="000000"/>
              </w:rPr>
              <w:t>m</w:t>
            </w:r>
            <w:r w:rsidRPr="00C75FC3">
              <w:rPr>
                <w:rFonts w:ascii="Chu Van An" w:hAnsi="Chu Van An" w:cs="Chu Van An"/>
                <w:color w:val="000000"/>
              </w:rPr>
              <w:t xml:space="preserve"> thì phương trình </w:t>
            </w:r>
            <w:r w:rsidRPr="00C75FC3">
              <w:rPr>
                <w:position w:val="-6"/>
              </w:rPr>
              <w:object w:dxaOrig="2010" w:dyaOrig="330" w14:anchorId="72B0997F">
                <v:shape id="_x0000_i6500" type="#_x0000_t75" style="width:100.55pt;height:16.3pt" o:ole="">
                  <v:imagedata r:id="rId609" o:title=""/>
                </v:shape>
                <o:OLEObject Type="Embed" ProgID="Equation.DSMT4" ShapeID="_x0000_i6500" DrawAspect="Content" ObjectID="_1685733230" r:id="rId610"/>
              </w:object>
            </w:r>
            <w:r w:rsidRPr="00C75FC3">
              <w:rPr>
                <w:rFonts w:ascii="Chu Van An" w:hAnsi="Chu Van An" w:cs="Chu Van An"/>
                <w:color w:val="000000"/>
              </w:rPr>
              <w:t xml:space="preserve"> có nghiệm?</w:t>
            </w:r>
          </w:p>
          <w:p w14:paraId="5B23CB58" w14:textId="77777777" w:rsidR="00CE4F87" w:rsidRPr="00C75FC3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660" w:dyaOrig="285" w14:anchorId="7BFD9A90">
                <v:shape id="_x0000_i6501" type="#_x0000_t75" style="width:33.3pt;height:14.25pt" o:ole="">
                  <v:imagedata r:id="rId611" o:title=""/>
                </v:shape>
                <o:OLEObject Type="Embed" ProgID="Equation.DSMT4" ShapeID="_x0000_i6501" DrawAspect="Content" ObjectID="_1685733231" r:id="rId612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810" w:dyaOrig="285" w14:anchorId="4B1F8936">
                <v:shape id="_x0000_i6502" type="#_x0000_t75" style="width:40.75pt;height:14.25pt" o:ole="">
                  <v:imagedata r:id="rId613" o:title=""/>
                </v:shape>
                <o:OLEObject Type="Embed" ProgID="Equation.DSMT4" ShapeID="_x0000_i6502" DrawAspect="Content" ObjectID="_1685733232" r:id="rId614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660" w:dyaOrig="285" w14:anchorId="13DFC30C">
                <v:shape id="_x0000_i6503" type="#_x0000_t75" style="width:33.3pt;height:14.25pt" o:ole="">
                  <v:imagedata r:id="rId615" o:title=""/>
                </v:shape>
                <o:OLEObject Type="Embed" ProgID="Equation.DSMT4" ShapeID="_x0000_i6503" DrawAspect="Content" ObjectID="_1685733233" r:id="rId616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810" w:dyaOrig="285" w14:anchorId="0A4A6274">
                <v:shape id="_x0000_i6504" type="#_x0000_t75" style="width:40.75pt;height:14.25pt" o:ole="">
                  <v:imagedata r:id="rId617" o:title=""/>
                </v:shape>
                <o:OLEObject Type="Embed" ProgID="Equation.DSMT4" ShapeID="_x0000_i6504" DrawAspect="Content" ObjectID="_1685733234" r:id="rId618"/>
              </w:object>
            </w:r>
          </w:p>
          <w:p w14:paraId="073CC31E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411608B3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46A351C1" w14:textId="77777777" w:rsidTr="004F3CE1">
        <w:tc>
          <w:tcPr>
            <w:tcW w:w="6379" w:type="dxa"/>
            <w:shd w:val="clear" w:color="auto" w:fill="FFFFFB"/>
          </w:tcPr>
          <w:p w14:paraId="3334103C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bCs/>
                <w:lang w:val="vi-VN"/>
              </w:rPr>
            </w:pPr>
            <w:r w:rsidRPr="00C75FC3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vi-VN"/>
              </w:rPr>
              <w:t xml:space="preserve">Câu 13: </w:t>
            </w:r>
            <w:r w:rsidRPr="00C75FC3">
              <w:rPr>
                <w:rFonts w:ascii="Chu Van An" w:hAnsi="Chu Van An" w:cs="Chu Van An"/>
                <w:lang w:val="vi-VN"/>
              </w:rPr>
              <w:t xml:space="preserve">Tìm tham số </w:t>
            </w:r>
            <w:r w:rsidRPr="00C75FC3">
              <w:rPr>
                <w:position w:val="-6"/>
              </w:rPr>
              <w:object w:dxaOrig="255" w:dyaOrig="210" w14:anchorId="62AFAD5E">
                <v:shape id="_x0000_i6505" type="#_x0000_t75" style="width:12.9pt;height:10.2pt" o:ole="">
                  <v:imagedata r:id="rId619" o:title=""/>
                </v:shape>
                <o:OLEObject Type="Embed" ProgID="Equation.DSMT4" ShapeID="_x0000_i6505" DrawAspect="Content" ObjectID="_1685733235" r:id="rId620"/>
              </w:object>
            </w:r>
            <w:r w:rsidRPr="00C75FC3">
              <w:rPr>
                <w:rFonts w:ascii="Chu Van An" w:hAnsi="Chu Van An" w:cs="Chu Van An"/>
                <w:lang w:val="vi-VN"/>
              </w:rPr>
              <w:t xml:space="preserve"> để phương trình </w:t>
            </w:r>
            <w:r w:rsidRPr="00C75FC3">
              <w:rPr>
                <w:position w:val="-6"/>
              </w:rPr>
              <w:object w:dxaOrig="1875" w:dyaOrig="255" w14:anchorId="089AD5F4">
                <v:shape id="_x0000_i6506" type="#_x0000_t75" style="width:93.75pt;height:12.9pt" o:ole="">
                  <v:imagedata r:id="rId621" o:title=""/>
                </v:shape>
                <o:OLEObject Type="Embed" ProgID="Equation.DSMT4" ShapeID="_x0000_i6506" DrawAspect="Content" ObjectID="_1685733236" r:id="rId622"/>
              </w:object>
            </w:r>
            <w:r w:rsidRPr="00C75FC3">
              <w:rPr>
                <w:rFonts w:ascii="Chu Van An" w:hAnsi="Chu Van An" w:cs="Chu Van An"/>
                <w:bCs/>
                <w:lang w:val="vi-VN"/>
              </w:rPr>
              <w:t xml:space="preserve"> vô nghiệm.</w:t>
            </w:r>
          </w:p>
          <w:p w14:paraId="6F5F98A6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bCs/>
                <w:color w:val="470DD7"/>
                <w:sz w:val="24"/>
                <w:szCs w:val="24"/>
                <w:lang w:val="vi-VN"/>
              </w:rPr>
            </w:pPr>
            <w:r w:rsidRPr="00C75FC3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vi-VN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vi-VN"/>
              </w:rPr>
              <w:t>Ⓐ.</w:t>
            </w:r>
            <w:r w:rsidRPr="00C75FC3">
              <w:rPr>
                <w:rFonts w:ascii="Chu Van An" w:hAnsi="Chu Van An" w:cs="Chu Van An"/>
                <w:bCs/>
                <w:lang w:val="vi-V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vi-VN"/>
              </w:rPr>
              <w:t xml:space="preserve"> </w:t>
            </w:r>
            <w:r w:rsidRPr="00C75FC3">
              <w:rPr>
                <w:rFonts w:ascii="Chu Van An" w:hAnsi="Chu Van An" w:cs="Chu Van An"/>
                <w:bCs/>
                <w:position w:val="-14"/>
                <w:sz w:val="24"/>
                <w:szCs w:val="24"/>
              </w:rPr>
              <w:object w:dxaOrig="1140" w:dyaOrig="405" w14:anchorId="370EAD36">
                <v:shape id="_x0000_i6507" type="#_x0000_t75" style="width:57.05pt;height:20.4pt" o:ole="">
                  <v:imagedata r:id="rId623" o:title=""/>
                </v:shape>
                <o:OLEObject Type="Embed" ProgID="Equation.DSMT4" ShapeID="_x0000_i6507" DrawAspect="Content" ObjectID="_1685733237" r:id="rId624"/>
              </w:object>
            </w:r>
            <w:r w:rsidRPr="00C75FC3">
              <w:rPr>
                <w:rFonts w:ascii="Chu Van An" w:hAnsi="Chu Van An" w:cs="Chu Van An"/>
                <w:bCs/>
                <w:sz w:val="24"/>
                <w:szCs w:val="24"/>
                <w:lang w:val="vi-VN"/>
              </w:rPr>
              <w:t>.</w:t>
            </w:r>
            <w:r w:rsidRPr="00C75FC3">
              <w:rPr>
                <w:rFonts w:ascii="Chu Van An" w:hAnsi="Chu Van An" w:cs="Chu Van An"/>
                <w:b/>
                <w:bCs/>
                <w:color w:val="470DD7"/>
                <w:sz w:val="24"/>
                <w:szCs w:val="24"/>
                <w:lang w:val="vi-VN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vi-VN"/>
              </w:rPr>
              <w:t>Ⓑ.</w:t>
            </w:r>
            <w:r w:rsidRPr="00C75FC3">
              <w:rPr>
                <w:rFonts w:ascii="Chu Van An" w:hAnsi="Chu Van An" w:cs="Chu Van An"/>
                <w:b/>
                <w:bCs/>
                <w:color w:val="470DD7"/>
                <w:sz w:val="24"/>
                <w:szCs w:val="24"/>
                <w:lang w:val="vi-VN"/>
              </w:rPr>
              <w:t xml:space="preserve">  </w:t>
            </w:r>
            <w:r w:rsidRPr="00C75FC3">
              <w:rPr>
                <w:rFonts w:ascii="Chu Van An" w:hAnsi="Chu Van An" w:cs="Chu Van An"/>
                <w:bCs/>
                <w:position w:val="-14"/>
                <w:sz w:val="24"/>
                <w:szCs w:val="24"/>
              </w:rPr>
              <w:object w:dxaOrig="1185" w:dyaOrig="405" w14:anchorId="4917B39A">
                <v:shape id="_x0000_i6508" type="#_x0000_t75" style="width:59.1pt;height:20.4pt" o:ole="">
                  <v:imagedata r:id="rId625" o:title=""/>
                </v:shape>
                <o:OLEObject Type="Embed" ProgID="Equation.DSMT4" ShapeID="_x0000_i6508" DrawAspect="Content" ObjectID="_1685733238" r:id="rId626"/>
              </w:object>
            </w:r>
            <w:r w:rsidRPr="00C75FC3">
              <w:rPr>
                <w:rFonts w:ascii="Chu Van An" w:hAnsi="Chu Van An" w:cs="Chu Van An"/>
                <w:bCs/>
                <w:sz w:val="24"/>
                <w:szCs w:val="24"/>
                <w:lang w:val="vi-VN"/>
              </w:rPr>
              <w:t>.</w:t>
            </w:r>
          </w:p>
          <w:p w14:paraId="417003C1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b/>
                <w:bCs/>
                <w:color w:val="470DD7"/>
                <w:sz w:val="24"/>
                <w:szCs w:val="24"/>
                <w:lang w:val="vi-VN"/>
              </w:rPr>
            </w:pPr>
            <w:r w:rsidRPr="00C75FC3">
              <w:rPr>
                <w:rFonts w:ascii="Chu Van An" w:hAnsi="Chu Van An" w:cs="Chu Van An"/>
                <w:b/>
                <w:bCs/>
                <w:color w:val="0000FF"/>
                <w:sz w:val="24"/>
                <w:szCs w:val="24"/>
                <w:lang w:val="vi-VN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vi-VN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 </w:t>
            </w:r>
            <w:r w:rsidRPr="00C75FC3">
              <w:rPr>
                <w:rFonts w:ascii="Chu Van An" w:hAnsi="Chu Van An" w:cs="Chu Van An"/>
                <w:bCs/>
                <w:position w:val="-14"/>
                <w:sz w:val="24"/>
                <w:szCs w:val="24"/>
              </w:rPr>
              <w:object w:dxaOrig="2235" w:dyaOrig="405" w14:anchorId="2D52039F">
                <v:shape id="_x0000_i6509" type="#_x0000_t75" style="width:112.1pt;height:20.4pt" o:ole="">
                  <v:imagedata r:id="rId627" o:title=""/>
                </v:shape>
                <o:OLEObject Type="Embed" ProgID="Equation.DSMT4" ShapeID="_x0000_i6509" DrawAspect="Content" ObjectID="_1685733239" r:id="rId628"/>
              </w:object>
            </w:r>
            <w:r w:rsidRPr="00C75FC3">
              <w:rPr>
                <w:rFonts w:ascii="Chu Van An" w:hAnsi="Chu Van An" w:cs="Chu Van An"/>
                <w:bCs/>
                <w:sz w:val="24"/>
                <w:szCs w:val="24"/>
                <w:lang w:val="vi-VN"/>
              </w:rPr>
              <w:t>.</w:t>
            </w:r>
            <w:r w:rsidRPr="00C75FC3">
              <w:rPr>
                <w:rFonts w:ascii="Chu Van An" w:hAnsi="Chu Van An" w:cs="Chu Van An"/>
                <w:b/>
                <w:bCs/>
                <w:color w:val="470DD7"/>
                <w:sz w:val="24"/>
                <w:szCs w:val="24"/>
                <w:lang w:val="vi-VN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bCs/>
                <w:color w:val="0000FF"/>
                <w:sz w:val="24"/>
                <w:szCs w:val="24"/>
                <w:lang w:val="vi-VN"/>
              </w:rPr>
              <w:t>Ⓓ.</w:t>
            </w:r>
            <w:r w:rsidRPr="00C75FC3">
              <w:rPr>
                <w:rFonts w:ascii="Chu Van An" w:hAnsi="Chu Van An" w:cs="Chu Van An"/>
                <w:b/>
                <w:bCs/>
                <w:color w:val="470DD7"/>
                <w:sz w:val="24"/>
                <w:szCs w:val="24"/>
                <w:lang w:val="vi-VN"/>
              </w:rPr>
              <w:t xml:space="preserve">  </w:t>
            </w:r>
            <w:r w:rsidRPr="00C75FC3">
              <w:rPr>
                <w:rFonts w:ascii="Chu Van An" w:hAnsi="Chu Van An" w:cs="Chu Van An"/>
                <w:bCs/>
                <w:position w:val="-14"/>
                <w:sz w:val="24"/>
                <w:szCs w:val="24"/>
              </w:rPr>
              <w:object w:dxaOrig="1185" w:dyaOrig="405" w14:anchorId="3E61BB16">
                <v:shape id="_x0000_i6510" type="#_x0000_t75" style="width:59.1pt;height:20.4pt" o:ole="">
                  <v:imagedata r:id="rId629" o:title=""/>
                </v:shape>
                <o:OLEObject Type="Embed" ProgID="Equation.DSMT4" ShapeID="_x0000_i6510" DrawAspect="Content" ObjectID="_1685733240" r:id="rId630"/>
              </w:object>
            </w:r>
            <w:r w:rsidRPr="00C75FC3">
              <w:rPr>
                <w:rFonts w:ascii="Chu Van An" w:hAnsi="Chu Van An" w:cs="Chu Van An"/>
                <w:bCs/>
                <w:sz w:val="24"/>
                <w:szCs w:val="24"/>
                <w:lang w:val="vi-VN"/>
              </w:rPr>
              <w:t>.</w:t>
            </w:r>
          </w:p>
          <w:p w14:paraId="014CC8E0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79C2F0F8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2DD97086" w14:textId="77777777" w:rsidTr="004F3CE1">
        <w:tc>
          <w:tcPr>
            <w:tcW w:w="6379" w:type="dxa"/>
            <w:shd w:val="clear" w:color="auto" w:fill="FFFFFB"/>
          </w:tcPr>
          <w:p w14:paraId="028441A4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14: </w:t>
            </w:r>
            <w:r w:rsidRPr="00C75FC3">
              <w:rPr>
                <w:rFonts w:ascii="Chu Van An" w:hAnsi="Chu Van An" w:cs="Chu Van An"/>
                <w:color w:val="000000"/>
              </w:rPr>
              <w:t xml:space="preserve">Với giá trị nào sau đây của tham số </w:t>
            </w:r>
            <w:r w:rsidRPr="00C75FC3">
              <w:rPr>
                <w:rFonts w:ascii="Chu Van An" w:hAnsi="Chu Van An" w:cs="Chu Van An"/>
                <w:i/>
                <w:color w:val="000000"/>
              </w:rPr>
              <w:t>m</w:t>
            </w:r>
            <w:r w:rsidRPr="00C75FC3">
              <w:rPr>
                <w:rFonts w:ascii="Chu Van An" w:hAnsi="Chu Van An" w:cs="Chu Van An"/>
                <w:color w:val="000000"/>
              </w:rPr>
              <w:t xml:space="preserve"> thì phương trình </w:t>
            </w:r>
            <w:r w:rsidRPr="00C75FC3">
              <w:rPr>
                <w:position w:val="-6"/>
              </w:rPr>
              <w:object w:dxaOrig="2010" w:dyaOrig="330" w14:anchorId="46530A0B">
                <v:shape id="_x0000_i6511" type="#_x0000_t75" style="width:100.55pt;height:16.3pt" o:ole="">
                  <v:imagedata r:id="rId609" o:title=""/>
                </v:shape>
                <o:OLEObject Type="Embed" ProgID="Equation.DSMT4" ShapeID="_x0000_i6511" DrawAspect="Content" ObjectID="_1685733241" r:id="rId631"/>
              </w:object>
            </w:r>
            <w:r w:rsidRPr="00C75FC3">
              <w:rPr>
                <w:rFonts w:ascii="Chu Van An" w:hAnsi="Chu Van An" w:cs="Chu Van An"/>
                <w:color w:val="000000"/>
              </w:rPr>
              <w:t xml:space="preserve"> có nghiệm?</w:t>
            </w:r>
          </w:p>
          <w:p w14:paraId="26D6F2F7" w14:textId="77777777" w:rsidR="00CE4F87" w:rsidRPr="00C75FC3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  <w:b/>
                <w:color w:val="0000FF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660" w:dyaOrig="285" w14:anchorId="7AB513AC">
                <v:shape id="_x0000_i6512" type="#_x0000_t75" style="width:33.3pt;height:14.25pt" o:ole="">
                  <v:imagedata r:id="rId611" o:title=""/>
                </v:shape>
                <o:OLEObject Type="Embed" ProgID="Equation.DSMT4" ShapeID="_x0000_i6512" DrawAspect="Content" ObjectID="_1685733242" r:id="rId632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810" w:dyaOrig="285" w14:anchorId="0FC098DC">
                <v:shape id="_x0000_i6513" type="#_x0000_t75" style="width:40.75pt;height:14.25pt" o:ole="">
                  <v:imagedata r:id="rId613" o:title=""/>
                </v:shape>
                <o:OLEObject Type="Embed" ProgID="Equation.DSMT4" ShapeID="_x0000_i6513" DrawAspect="Content" ObjectID="_1685733243" r:id="rId633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660" w:dyaOrig="285" w14:anchorId="6AB4EEA2">
                <v:shape id="_x0000_i6514" type="#_x0000_t75" style="width:33.3pt;height:14.25pt" o:ole="">
                  <v:imagedata r:id="rId615" o:title=""/>
                </v:shape>
                <o:OLEObject Type="Embed" ProgID="Equation.DSMT4" ShapeID="_x0000_i6514" DrawAspect="Content" ObjectID="_1685733244" r:id="rId634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6"/>
                <w:sz w:val="24"/>
                <w:szCs w:val="24"/>
              </w:rPr>
              <w:object w:dxaOrig="810" w:dyaOrig="285" w14:anchorId="3A33BE54">
                <v:shape id="_x0000_i6515" type="#_x0000_t75" style="width:40.75pt;height:14.25pt" o:ole="">
                  <v:imagedata r:id="rId617" o:title=""/>
                </v:shape>
                <o:OLEObject Type="Embed" ProgID="Equation.DSMT4" ShapeID="_x0000_i6515" DrawAspect="Content" ObjectID="_1685733245" r:id="rId635"/>
              </w:object>
            </w:r>
          </w:p>
          <w:p w14:paraId="1F33C507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201A591D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037CBB68" w14:textId="77777777" w:rsidTr="004F3CE1">
        <w:tc>
          <w:tcPr>
            <w:tcW w:w="6379" w:type="dxa"/>
            <w:shd w:val="clear" w:color="auto" w:fill="FFFFFB"/>
          </w:tcPr>
          <w:p w14:paraId="09BE86FF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15: </w:t>
            </w:r>
            <w:r w:rsidRPr="00C75FC3">
              <w:rPr>
                <w:rFonts w:ascii="Chu Van An" w:hAnsi="Chu Van An" w:cs="Chu Van An"/>
              </w:rPr>
              <w:t xml:space="preserve">Tìm tất cả các giá trị của tham số </w:t>
            </w:r>
            <w:r w:rsidRPr="00C75FC3">
              <w:rPr>
                <w:color w:val="000000"/>
                <w:position w:val="-6"/>
              </w:rPr>
              <w:object w:dxaOrig="255" w:dyaOrig="225" w14:anchorId="6E19718F">
                <v:shape id="_x0000_i6516" type="#_x0000_t75" style="width:12.9pt;height:11.55pt" o:ole="">
                  <v:imagedata r:id="rId636" o:title=""/>
                </v:shape>
                <o:OLEObject Type="Embed" ProgID="Equation.DSMT4" ShapeID="_x0000_i6516" DrawAspect="Content" ObjectID="_1685733246" r:id="rId637"/>
              </w:object>
            </w:r>
            <w:r w:rsidRPr="00C75FC3">
              <w:rPr>
                <w:rFonts w:ascii="Chu Van An" w:hAnsi="Chu Van An" w:cs="Chu Van An"/>
              </w:rPr>
              <w:t xml:space="preserve"> để phương trình sau có nghiệm : </w:t>
            </w:r>
            <w:r w:rsidRPr="00C75FC3">
              <w:rPr>
                <w:color w:val="000000"/>
                <w:position w:val="-8"/>
              </w:rPr>
              <w:object w:dxaOrig="1905" w:dyaOrig="285" w14:anchorId="61265B01">
                <v:shape id="_x0000_i6517" type="#_x0000_t75" style="width:95.1pt;height:14.25pt" o:ole="">
                  <v:imagedata r:id="rId638" o:title=""/>
                </v:shape>
                <o:OLEObject Type="Embed" ProgID="Equation.DSMT4" ShapeID="_x0000_i6517" DrawAspect="Content" ObjectID="_1685733247" r:id="rId639"/>
              </w:object>
            </w:r>
            <w:r w:rsidRPr="00C75FC3">
              <w:rPr>
                <w:rFonts w:ascii="Chu Van An" w:hAnsi="Chu Van An" w:cs="Chu Van An"/>
              </w:rPr>
              <w:t>.</w:t>
            </w:r>
          </w:p>
          <w:p w14:paraId="6D4D8E98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 xml:space="preserve"> </w:t>
            </w:r>
            <w:r w:rsidRPr="00C75FC3">
              <w:rPr>
                <w:rFonts w:ascii="Chu Van An" w:hAnsi="Chu Van An" w:cs="Chu Van An"/>
                <w:color w:val="000000"/>
                <w:position w:val="-8"/>
                <w:sz w:val="24"/>
                <w:szCs w:val="24"/>
              </w:rPr>
              <w:object w:dxaOrig="735" w:dyaOrig="285" w14:anchorId="177E3079">
                <v:shape id="_x0000_i6518" type="#_x0000_t75" style="width:36.7pt;height:14.25pt" o:ole="">
                  <v:imagedata r:id="rId640" o:title=""/>
                </v:shape>
                <o:OLEObject Type="Embed" ProgID="Equation.DSMT4" ShapeID="_x0000_i6518" DrawAspect="Content" ObjectID="_1685733248" r:id="rId641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8"/>
                <w:sz w:val="24"/>
                <w:szCs w:val="24"/>
              </w:rPr>
              <w:object w:dxaOrig="1080" w:dyaOrig="285" w14:anchorId="5F165624">
                <v:shape id="_x0000_i6519" type="#_x0000_t75" style="width:54.35pt;height:14.25pt" o:ole="">
                  <v:imagedata r:id="rId642" o:title=""/>
                </v:shape>
                <o:OLEObject Type="Embed" ProgID="Equation.DSMT4" ShapeID="_x0000_i6519" DrawAspect="Content" ObjectID="_1685733249" r:id="rId643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>.</w:t>
            </w:r>
          </w:p>
          <w:p w14:paraId="536452A1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  <w:lang w:val="fr-FR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8"/>
                <w:sz w:val="24"/>
                <w:szCs w:val="24"/>
              </w:rPr>
              <w:object w:dxaOrig="600" w:dyaOrig="285" w14:anchorId="76F38827">
                <v:shape id="_x0000_i6520" type="#_x0000_t75" style="width:29.9pt;height:14.25pt" o:ole="">
                  <v:imagedata r:id="rId644" o:title=""/>
                </v:shape>
                <o:OLEObject Type="Embed" ProgID="Equation.DSMT4" ShapeID="_x0000_i6520" DrawAspect="Content" ObjectID="_1685733250" r:id="rId645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fr-FR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  <w:lang w:val="fr-FR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position w:val="-8"/>
                <w:sz w:val="24"/>
                <w:szCs w:val="24"/>
              </w:rPr>
              <w:object w:dxaOrig="1035" w:dyaOrig="285" w14:anchorId="77BB41A4">
                <v:shape id="_x0000_i6521" type="#_x0000_t75" style="width:51.6pt;height:14.25pt" o:ole="">
                  <v:imagedata r:id="rId646" o:title=""/>
                </v:shape>
                <o:OLEObject Type="Embed" ProgID="Equation.DSMT4" ShapeID="_x0000_i6521" DrawAspect="Content" ObjectID="_1685733251" r:id="rId647"/>
              </w:objec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  <w:lang w:val="fr-FR"/>
              </w:rPr>
              <w:t>.</w:t>
            </w:r>
          </w:p>
          <w:p w14:paraId="4AC2DC9B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3095F24A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6782DE9B" w14:textId="77777777" w:rsidTr="004F3CE1">
        <w:tc>
          <w:tcPr>
            <w:tcW w:w="6379" w:type="dxa"/>
            <w:shd w:val="clear" w:color="auto" w:fill="FFFFFB"/>
          </w:tcPr>
          <w:p w14:paraId="632E32EF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lang w:val="nl-NL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Câu 16: </w:t>
            </w:r>
            <w:r w:rsidRPr="00C75FC3">
              <w:rPr>
                <w:rFonts w:ascii="Chu Van An" w:hAnsi="Chu Van An" w:cs="Chu Van An"/>
              </w:rPr>
              <w:t xml:space="preserve">Điều kiện của </w:t>
            </w:r>
            <w:r w:rsidRPr="00C75FC3">
              <w:rPr>
                <w:position w:val="-6"/>
              </w:rPr>
              <w:object w:dxaOrig="270" w:dyaOrig="225" w14:anchorId="65D22BFC">
                <v:shape id="_x0000_i6522" type="#_x0000_t75" style="width:13.6pt;height:11.55pt" o:ole="">
                  <v:imagedata r:id="rId648" o:title=""/>
                </v:shape>
                <o:OLEObject Type="Embed" ProgID="Equation.DSMT4" ShapeID="_x0000_i6522" DrawAspect="Content" ObjectID="_1685733252" r:id="rId649"/>
              </w:object>
            </w:r>
            <w:r w:rsidRPr="00C75FC3">
              <w:rPr>
                <w:rFonts w:ascii="Chu Van An" w:hAnsi="Chu Van An" w:cs="Chu Van An"/>
              </w:rPr>
              <w:t xml:space="preserve"> đề phương trình </w:t>
            </w:r>
            <w:r w:rsidRPr="00C75FC3">
              <w:rPr>
                <w:position w:val="-6"/>
              </w:rPr>
              <w:object w:dxaOrig="1815" w:dyaOrig="270" w14:anchorId="4AEE42AE">
                <v:shape id="_x0000_i6523" type="#_x0000_t75" style="width:91pt;height:13.6pt" o:ole="">
                  <v:imagedata r:id="rId650" o:title=""/>
                </v:shape>
                <o:OLEObject Type="Embed" ProgID="Equation.DSMT4" ShapeID="_x0000_i6523" DrawAspect="Content" ObjectID="_1685733253" r:id="rId651"/>
              </w:object>
            </w:r>
            <w:r w:rsidRPr="00C75FC3">
              <w:rPr>
                <w:rFonts w:ascii="Chu Van An" w:hAnsi="Chu Van An" w:cs="Chu Van An"/>
              </w:rPr>
              <w:t xml:space="preserve"> có nghiệm là</w:t>
            </w:r>
          </w:p>
          <w:p w14:paraId="7E64F6D4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  <w:lang w:val="nl-NL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Ⓐ.</w:t>
            </w:r>
            <w:r w:rsidRPr="00C75FC3">
              <w:rPr>
                <w:rFonts w:ascii="Chu Van An" w:hAnsi="Chu Van An" w:cs="Chu Van An"/>
                <w:lang w:val="nl-NL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C75FC3">
              <w:rPr>
                <w:rFonts w:ascii="Chu Van An" w:hAnsi="Chu Van An" w:cs="Chu Van An"/>
                <w:position w:val="-8"/>
                <w:sz w:val="24"/>
                <w:szCs w:val="24"/>
              </w:rPr>
              <w:object w:dxaOrig="900" w:dyaOrig="375" w14:anchorId="3180E8C6">
                <v:shape id="_x0000_i6524" type="#_x0000_t75" style="width:44.85pt;height:19pt" o:ole="">
                  <v:imagedata r:id="rId652" o:title=""/>
                </v:shape>
                <o:OLEObject Type="Embed" ProgID="Equation.DSMT4" ShapeID="_x0000_i6524" DrawAspect="Content" ObjectID="_1685733254" r:id="rId653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  <w:lang w:val="nl-NL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110" w:dyaOrig="285" w14:anchorId="396ECC6C">
                <v:shape id="_x0000_i6525" type="#_x0000_t75" style="width:55.7pt;height:14.25pt" o:ole="">
                  <v:imagedata r:id="rId654" o:title=""/>
                </v:shape>
                <o:OLEObject Type="Embed" ProgID="Equation.DSMT4" ShapeID="_x0000_i6525" DrawAspect="Content" ObjectID="_1685733255" r:id="rId655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25E1476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  <w:lang w:val="nl-NL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30"/>
                <w:sz w:val="24"/>
                <w:szCs w:val="24"/>
              </w:rPr>
              <w:object w:dxaOrig="840" w:dyaOrig="750" w14:anchorId="6AA51290">
                <v:shape id="_x0000_i6526" type="#_x0000_t75" style="width:42.1pt;height:37.35pt" o:ole="">
                  <v:imagedata r:id="rId656" o:title=""/>
                </v:shape>
                <o:OLEObject Type="Embed" ProgID="Equation.DSMT4" ShapeID="_x0000_i6526" DrawAspect="Content" ObjectID="_1685733256" r:id="rId657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  <w:lang w:val="nl-NL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  <w:lang w:val="nl-NL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585" w:dyaOrig="285" w14:anchorId="59C61B84">
                <v:shape id="_x0000_i6527" type="#_x0000_t75" style="width:29.2pt;height:14.25pt" o:ole="">
                  <v:imagedata r:id="rId658" o:title=""/>
                </v:shape>
                <o:OLEObject Type="Embed" ProgID="Equation.DSMT4" ShapeID="_x0000_i6527" DrawAspect="Content" ObjectID="_1685733257" r:id="rId659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E43A6A4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345CCF20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51192D80" w14:textId="77777777" w:rsidTr="004F3CE1">
        <w:tc>
          <w:tcPr>
            <w:tcW w:w="6379" w:type="dxa"/>
            <w:shd w:val="clear" w:color="auto" w:fill="FFFFFB"/>
          </w:tcPr>
          <w:p w14:paraId="22A2D44D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b/>
                <w:color w:val="0033CC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17: </w:t>
            </w:r>
            <w:r w:rsidRPr="00C75FC3">
              <w:rPr>
                <w:rFonts w:ascii="Chu Van An" w:hAnsi="Chu Van An" w:cs="Chu Van An"/>
                <w:color w:val="000000"/>
                <w:lang w:val="nl-NL"/>
              </w:rPr>
              <w:t xml:space="preserve">Tìm số các giá trị nguyên của </w:t>
            </w:r>
            <w:r w:rsidRPr="00C75FC3">
              <w:rPr>
                <w:position w:val="-6"/>
              </w:rPr>
              <w:object w:dxaOrig="240" w:dyaOrig="225" w14:anchorId="201A84CD">
                <v:shape id="_x0000_i6528" type="#_x0000_t75" style="width:12.25pt;height:11.55pt" o:ole="">
                  <v:imagedata r:id="rId660" o:title=""/>
                </v:shape>
                <o:OLEObject Type="Embed" ProgID="Equation.DSMT4" ShapeID="_x0000_i6528" DrawAspect="Content" ObjectID="_1685733258" r:id="rId661"/>
              </w:object>
            </w:r>
            <w:r w:rsidRPr="00C75FC3">
              <w:rPr>
                <w:rFonts w:ascii="Chu Van An" w:hAnsi="Chu Van An" w:cs="Chu Van An"/>
                <w:color w:val="000000"/>
                <w:lang w:val="nl-NL"/>
              </w:rPr>
              <w:t xml:space="preserve"> để phương trình </w:t>
            </w:r>
            <w:r w:rsidRPr="00C75FC3">
              <w:rPr>
                <w:position w:val="-14"/>
              </w:rPr>
              <w:object w:dxaOrig="3765" w:dyaOrig="405" w14:anchorId="34656AE4">
                <v:shape id="_x0000_i6529" type="#_x0000_t75" style="width:188.15pt;height:20.4pt" o:ole="">
                  <v:imagedata r:id="rId662" o:title=""/>
                </v:shape>
                <o:OLEObject Type="Embed" ProgID="Equation.DSMT4" ShapeID="_x0000_i6529" DrawAspect="Content" ObjectID="_1685733259" r:id="rId663"/>
              </w:object>
            </w:r>
            <w:r w:rsidRPr="00C75FC3">
              <w:rPr>
                <w:rFonts w:ascii="Chu Van An" w:hAnsi="Chu Van An" w:cs="Chu Van An"/>
              </w:rPr>
              <w:t xml:space="preserve"> có nghiệm.</w:t>
            </w:r>
          </w:p>
          <w:p w14:paraId="5BB74857" w14:textId="77777777" w:rsidR="00CE4F87" w:rsidRPr="00C75FC3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  <w:b/>
                <w:color w:val="0033CC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0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Ⓑ.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  <w:t>3.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Ⓒ.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C75FC3">
              <w:rPr>
                <w:rFonts w:ascii="Chu Van An" w:hAnsi="Chu Van An" w:cs="Chu Van An"/>
                <w:sz w:val="24"/>
                <w:szCs w:val="24"/>
                <w:lang w:val="nl-NL"/>
              </w:rPr>
              <w:t>Vô số.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nl-NL"/>
              </w:rPr>
              <w:t>Ⓓ.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nl-NL"/>
              </w:rPr>
              <w:t xml:space="preserve">  </w: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  <w:lang w:val="nl-NL"/>
              </w:rPr>
              <w:t>1.</w:t>
            </w:r>
          </w:p>
          <w:p w14:paraId="215F1E8E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5923E51B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29A40D91" w14:textId="77777777" w:rsidTr="004F3CE1">
        <w:tc>
          <w:tcPr>
            <w:tcW w:w="6379" w:type="dxa"/>
            <w:shd w:val="clear" w:color="auto" w:fill="FFFFFB"/>
          </w:tcPr>
          <w:p w14:paraId="4DF36888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18: </w:t>
            </w:r>
            <w:r w:rsidRPr="00C75FC3">
              <w:rPr>
                <w:rFonts w:ascii="Chu Van An" w:hAnsi="Chu Van An" w:cs="Chu Van An"/>
              </w:rPr>
              <w:t xml:space="preserve">Phương trình </w:t>
            </w:r>
            <w:r w:rsidRPr="00C75FC3">
              <w:rPr>
                <w:position w:val="-8"/>
              </w:rPr>
              <w:object w:dxaOrig="2040" w:dyaOrig="360" w14:anchorId="31C26C12">
                <v:shape id="_x0000_i6530" type="#_x0000_t75" style="width:101.9pt;height:18.35pt" o:ole="">
                  <v:imagedata r:id="rId664" o:title=""/>
                </v:shape>
                <o:OLEObject Type="Embed" ProgID="Equation.DSMT4" ShapeID="_x0000_i6530" DrawAspect="Content" ObjectID="_1685733260" r:id="rId665"/>
              </w:object>
            </w:r>
            <w:r w:rsidRPr="00C75FC3">
              <w:rPr>
                <w:rFonts w:ascii="Chu Van An" w:hAnsi="Chu Van An" w:cs="Chu Van An"/>
              </w:rPr>
              <w:t xml:space="preserve"> có nghiệm khi</w:t>
            </w:r>
          </w:p>
          <w:p w14:paraId="0DFE0BDE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lastRenderedPageBreak/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position w:val="-30"/>
                <w:sz w:val="24"/>
                <w:szCs w:val="24"/>
              </w:rPr>
              <w:object w:dxaOrig="825" w:dyaOrig="750" w14:anchorId="0AB8ADB5">
                <v:shape id="_x0000_i6531" type="#_x0000_t75" style="width:41.45pt;height:37.35pt" o:ole="">
                  <v:imagedata r:id="rId666" o:title=""/>
                </v:shape>
                <o:OLEObject Type="Embed" ProgID="Equation.DSMT4" ShapeID="_x0000_i6531" DrawAspect="Content" ObjectID="_1685733261" r:id="rId667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6"/>
                <w:sz w:val="24"/>
                <w:szCs w:val="24"/>
              </w:rPr>
              <w:object w:dxaOrig="1050" w:dyaOrig="285" w14:anchorId="69ECB0F3">
                <v:shape id="_x0000_i6532" type="#_x0000_t75" style="width:52.3pt;height:14.25pt" o:ole="">
                  <v:imagedata r:id="rId668" o:title=""/>
                </v:shape>
                <o:OLEObject Type="Embed" ProgID="Equation.DSMT4" ShapeID="_x0000_i6532" DrawAspect="Content" ObjectID="_1685733262" r:id="rId669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619EAAF" w14:textId="77777777" w:rsidR="00CE4F87" w:rsidRPr="00C75FC3" w:rsidRDefault="00CE4F87" w:rsidP="004F3CE1">
            <w:pPr>
              <w:tabs>
                <w:tab w:val="left" w:pos="85"/>
                <w:tab w:val="left" w:pos="3146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30"/>
                <w:sz w:val="24"/>
                <w:szCs w:val="24"/>
              </w:rPr>
              <w:object w:dxaOrig="825" w:dyaOrig="750" w14:anchorId="384D3CF5">
                <v:shape id="_x0000_i6533" type="#_x0000_t75" style="width:41.45pt;height:37.35pt" o:ole="">
                  <v:imagedata r:id="rId670" o:title=""/>
                </v:shape>
                <o:OLEObject Type="Embed" ProgID="Equation.DSMT4" ShapeID="_x0000_i6533" DrawAspect="Content" ObjectID="_1685733263" r:id="rId671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position w:val="-30"/>
                <w:sz w:val="24"/>
                <w:szCs w:val="24"/>
              </w:rPr>
              <w:object w:dxaOrig="825" w:dyaOrig="750" w14:anchorId="06286550">
                <v:shape id="_x0000_i6534" type="#_x0000_t75" style="width:41.45pt;height:37.35pt" o:ole="">
                  <v:imagedata r:id="rId672" o:title=""/>
                </v:shape>
                <o:OLEObject Type="Embed" ProgID="Equation.DSMT4" ShapeID="_x0000_i6534" DrawAspect="Content" ObjectID="_1685733264" r:id="rId673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0B4D2DC5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2AE18B26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lastRenderedPageBreak/>
              <w:t>Lời giải</w:t>
            </w:r>
          </w:p>
        </w:tc>
      </w:tr>
      <w:tr w:rsidR="00CE4F87" w:rsidRPr="00DC32EB" w14:paraId="0AC52D1D" w14:textId="77777777" w:rsidTr="004F3CE1">
        <w:tc>
          <w:tcPr>
            <w:tcW w:w="6379" w:type="dxa"/>
            <w:shd w:val="clear" w:color="auto" w:fill="FFFFFB"/>
          </w:tcPr>
          <w:p w14:paraId="15A94893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  <w:lang w:val="vi-V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Câu 19: </w:t>
            </w:r>
            <w:r w:rsidRPr="00C75FC3">
              <w:rPr>
                <w:rFonts w:ascii="Chu Van An" w:hAnsi="Chu Van An" w:cs="Chu Van An"/>
                <w:lang w:val="vi-VN"/>
              </w:rPr>
              <w:t xml:space="preserve">Có bao nhiêu số nguyên </w:t>
            </w:r>
            <w:r w:rsidRPr="00C75FC3">
              <w:rPr>
                <w:position w:val="-6"/>
              </w:rPr>
              <w:object w:dxaOrig="240" w:dyaOrig="225" w14:anchorId="56C36D87">
                <v:shape id="_x0000_i6535" type="#_x0000_t75" style="width:12.25pt;height:11.55pt" o:ole="">
                  <v:imagedata r:id="rId674" o:title=""/>
                </v:shape>
                <o:OLEObject Type="Embed" ProgID="Equation.DSMT4" ShapeID="_x0000_i6535" DrawAspect="Content" ObjectID="_1685733265" r:id="rId675"/>
              </w:object>
            </w:r>
            <w:r w:rsidRPr="00C75FC3">
              <w:rPr>
                <w:rFonts w:ascii="Chu Van An" w:hAnsi="Chu Van An" w:cs="Chu Van An"/>
                <w:lang w:val="vi-VN"/>
              </w:rPr>
              <w:t xml:space="preserve"> để phương trình </w:t>
            </w:r>
            <w:r w:rsidRPr="00C75FC3">
              <w:rPr>
                <w:position w:val="-6"/>
              </w:rPr>
              <w:object w:dxaOrig="2010" w:dyaOrig="270" w14:anchorId="224DA81D">
                <v:shape id="_x0000_i6536" type="#_x0000_t75" style="width:100.55pt;height:13.6pt" o:ole="">
                  <v:imagedata r:id="rId676" o:title=""/>
                </v:shape>
                <o:OLEObject Type="Embed" ProgID="Equation.DSMT4" ShapeID="_x0000_i6536" DrawAspect="Content" ObjectID="_1685733266" r:id="rId677"/>
              </w:object>
            </w:r>
            <w:r w:rsidRPr="00C75FC3">
              <w:rPr>
                <w:rFonts w:ascii="Chu Van An" w:hAnsi="Chu Van An" w:cs="Chu Van An"/>
                <w:lang w:val="vi-VN"/>
              </w:rPr>
              <w:t xml:space="preserve"> có nghiệm?</w:t>
            </w:r>
          </w:p>
          <w:p w14:paraId="02D5F540" w14:textId="77777777" w:rsidR="00CE4F87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  <w:lang w:val="vi-V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Ⓐ.</w:t>
            </w:r>
            <w:r w:rsidRPr="00C75FC3">
              <w:rPr>
                <w:rFonts w:ascii="Chu Van An" w:hAnsi="Chu Van An" w:cs="Chu Van An"/>
                <w:lang w:val="vi-V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13.</w:t>
            </w:r>
            <w:r w:rsidRPr="00C75FC3">
              <w:rPr>
                <w:rFonts w:ascii="Chu Van An" w:hAnsi="Chu Van An" w:cs="Chu Van An"/>
                <w:sz w:val="24"/>
                <w:szCs w:val="24"/>
                <w:lang w:val="vi-VN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Vô số.</w:t>
            </w:r>
            <w:r w:rsidRPr="00C75FC3">
              <w:rPr>
                <w:rFonts w:ascii="Chu Van An" w:hAnsi="Chu Van An" w:cs="Chu Van An"/>
                <w:sz w:val="24"/>
                <w:szCs w:val="24"/>
                <w:lang w:val="vi-VN"/>
              </w:rPr>
              <w:tab/>
            </w:r>
          </w:p>
          <w:p w14:paraId="1A51DB2A" w14:textId="7C0B9C98" w:rsidR="00CE4F87" w:rsidRPr="00C75FC3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  <w:lang w:val="vi-VN"/>
              </w:rPr>
            </w:pPr>
            <w:r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26.</w:t>
            </w:r>
            <w:r w:rsidRPr="00C75FC3">
              <w:rPr>
                <w:rFonts w:ascii="Chu Van An" w:hAnsi="Chu Van An" w:cs="Chu Van An"/>
                <w:sz w:val="24"/>
                <w:szCs w:val="24"/>
                <w:lang w:val="vi-VN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  <w:lang w:val="vi-VN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  <w:lang w:val="vi-V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  <w:lang w:val="vi-VN"/>
              </w:rPr>
              <w:t xml:space="preserve"> </w:t>
            </w:r>
            <w:r w:rsidRPr="00C75FC3">
              <w:rPr>
                <w:rFonts w:ascii="Chu Van An" w:hAnsi="Chu Van An" w:cs="Chu Van An"/>
                <w:color w:val="000000"/>
                <w:sz w:val="24"/>
                <w:szCs w:val="24"/>
                <w:lang w:val="vi-VN"/>
              </w:rPr>
              <w:t>27.</w:t>
            </w:r>
          </w:p>
          <w:p w14:paraId="515190BB" w14:textId="77777777" w:rsidR="00CE4F87" w:rsidRPr="00206EEF" w:rsidRDefault="00CE4F87" w:rsidP="004F3CE1">
            <w:pPr>
              <w:mirrorIndents/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412A31CC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tr w:rsidR="00CE4F87" w:rsidRPr="00DC32EB" w14:paraId="64D0D6D3" w14:textId="77777777" w:rsidTr="004F3CE1">
        <w:trPr>
          <w:trHeight w:val="374"/>
        </w:trPr>
        <w:tc>
          <w:tcPr>
            <w:tcW w:w="6379" w:type="dxa"/>
            <w:shd w:val="clear" w:color="auto" w:fill="FFFFFB"/>
          </w:tcPr>
          <w:p w14:paraId="49606862" w14:textId="77777777" w:rsidR="00CE4F87" w:rsidRPr="00C75FC3" w:rsidRDefault="00CE4F87" w:rsidP="004F3CE1">
            <w:pPr>
              <w:mirrorIndents/>
              <w:rPr>
                <w:rFonts w:ascii="Chu Van An" w:hAnsi="Chu Van An" w:cs="Chu Van An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Câu 20: </w:t>
            </w:r>
            <w:r w:rsidRPr="00C75FC3">
              <w:rPr>
                <w:rFonts w:ascii="Chu Van An" w:hAnsi="Chu Van An" w:cs="Chu Van An"/>
              </w:rPr>
              <w:t xml:space="preserve">Tổng tất cả các giá trị nguyên của </w:t>
            </w:r>
            <w:r w:rsidRPr="00C75FC3">
              <w:rPr>
                <w:noProof/>
                <w:position w:val="-6"/>
                <w:lang w:val="fr-FR"/>
              </w:rPr>
              <w:object w:dxaOrig="255" w:dyaOrig="210" w14:anchorId="183732BC">
                <v:shape id="_x0000_i6537" type="#_x0000_t75" style="width:12.9pt;height:10.2pt;mso-width-percent:0;mso-height-percent:0;mso-width-percent:0;mso-height-percent:0" o:ole="">
                  <v:imagedata r:id="rId678" o:title=""/>
                </v:shape>
                <o:OLEObject Type="Embed" ProgID="Equation.DSMT4" ShapeID="_x0000_i6537" DrawAspect="Content" ObjectID="_1685733267" r:id="rId679"/>
              </w:object>
            </w:r>
            <w:r w:rsidRPr="00C75FC3">
              <w:rPr>
                <w:rFonts w:ascii="Chu Van An" w:hAnsi="Chu Van An" w:cs="Chu Van An"/>
              </w:rPr>
              <w:t xml:space="preserve"> để phương trình </w:t>
            </w:r>
            <w:r w:rsidRPr="00C75FC3">
              <w:rPr>
                <w:noProof/>
                <w:position w:val="-14"/>
                <w:lang w:val="fr-FR"/>
              </w:rPr>
              <w:object w:dxaOrig="3525" w:dyaOrig="405" w14:anchorId="18A213BE">
                <v:shape id="_x0000_i6538" type="#_x0000_t75" style="width:175.9pt;height:20.4pt;mso-width-percent:0;mso-height-percent:0;mso-width-percent:0;mso-height-percent:0" o:ole="">
                  <v:imagedata r:id="rId680" o:title=""/>
                </v:shape>
                <o:OLEObject Type="Embed" ProgID="Equation.DSMT4" ShapeID="_x0000_i6538" DrawAspect="Content" ObjectID="_1685733268" r:id="rId681"/>
              </w:object>
            </w:r>
            <w:r w:rsidRPr="00C75FC3">
              <w:rPr>
                <w:rFonts w:ascii="Chu Van An" w:hAnsi="Chu Van An" w:cs="Chu Van An"/>
              </w:rPr>
              <w:t xml:space="preserve"> vô nghiệm là</w:t>
            </w:r>
          </w:p>
          <w:p w14:paraId="3BCE6ABC" w14:textId="77777777" w:rsidR="00CE4F87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Ⓐ.</w:t>
            </w:r>
            <w:r w:rsidRPr="00C75FC3">
              <w:rPr>
                <w:rFonts w:ascii="Chu Van An" w:hAnsi="Chu Van An" w:cs="Chu Van An"/>
              </w:rPr>
              <w:t xml:space="preserve"> </w:t>
            </w:r>
            <w:r w:rsidRPr="00C75FC3">
              <w:rPr>
                <w:rFonts w:ascii="Chu Van An" w:hAnsi="Chu Van An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Chu Van An" w:hAnsi="Chu Van An" w:cs="Chu Van An"/>
                <w:noProof/>
                <w:color w:val="0000FF"/>
                <w:position w:val="-6"/>
                <w:sz w:val="24"/>
                <w:szCs w:val="24"/>
              </w:rPr>
              <w:object w:dxaOrig="180" w:dyaOrig="255" w14:anchorId="1CDC1167">
                <v:shape id="_x0000_i6539" type="#_x0000_t75" style="width:8.85pt;height:12.9pt;mso-width-percent:0;mso-height-percent:0;mso-width-percent:0;mso-height-percent:0" o:ole="">
                  <v:imagedata r:id="rId682" o:title=""/>
                </v:shape>
                <o:OLEObject Type="Embed" ProgID="Equation.DSMT4" ShapeID="_x0000_i6539" DrawAspect="Content" ObjectID="_1685733269" r:id="rId683"/>
              </w:object>
            </w:r>
            <w:r w:rsidRPr="00C75FC3">
              <w:rPr>
                <w:rFonts w:ascii="Chu Van An" w:hAnsi="Chu Van An" w:cs="Chu Van An"/>
                <w:color w:val="0000FF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Ⓑ.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noProof/>
                <w:position w:val="-4"/>
                <w:sz w:val="24"/>
                <w:szCs w:val="24"/>
              </w:rPr>
              <w:object w:dxaOrig="255" w:dyaOrig="255" w14:anchorId="41946ACB">
                <v:shape id="_x0000_i6540" type="#_x0000_t75" style="width:12.9pt;height:12.9pt;mso-width-percent:0;mso-height-percent:0;mso-width-percent:0;mso-height-percent:0" o:ole="">
                  <v:imagedata r:id="rId684" o:title=""/>
                </v:shape>
                <o:OLEObject Type="Embed" ProgID="Equation.DSMT4" ShapeID="_x0000_i6540" DrawAspect="Content" ObjectID="_1685733270" r:id="rId685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</w:p>
          <w:p w14:paraId="12914FF2" w14:textId="78E17327" w:rsidR="00CE4F87" w:rsidRPr="00C75FC3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sz w:val="24"/>
                <w:szCs w:val="24"/>
              </w:rPr>
            </w:pPr>
            <w:r>
              <w:rPr>
                <w:rFonts w:ascii="MS PMincho" w:hAnsi="MS PMincho" w:cs="Chu Van An"/>
                <w:b/>
                <w:color w:val="0000FF"/>
                <w:sz w:val="24"/>
                <w:szCs w:val="24"/>
              </w:rPr>
              <w:t xml:space="preserve"> </w:t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Ⓒ.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noProof/>
                <w:position w:val="-4"/>
                <w:sz w:val="24"/>
                <w:szCs w:val="24"/>
              </w:rPr>
              <w:object w:dxaOrig="285" w:dyaOrig="255" w14:anchorId="75D1C76F">
                <v:shape id="_x0000_i6541" type="#_x0000_t75" style="width:14.25pt;height:12.9pt;mso-width-percent:0;mso-height-percent:0;mso-width-percent:0;mso-height-percent:0" o:ole="">
                  <v:imagedata r:id="rId686" o:title=""/>
                </v:shape>
                <o:OLEObject Type="Embed" ProgID="Equation.DSMT4" ShapeID="_x0000_i6541" DrawAspect="Content" ObjectID="_1685733271" r:id="rId687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ab/>
            </w:r>
            <w:r w:rsidRPr="00C75FC3">
              <w:rPr>
                <w:rFonts w:ascii="MS PMincho" w:eastAsia="MS PMincho" w:hAnsi="MS PMincho" w:cs="Chu Van An"/>
                <w:b/>
                <w:color w:val="0000FF"/>
                <w:sz w:val="24"/>
                <w:szCs w:val="24"/>
              </w:rPr>
              <w:t>Ⓓ.</w: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 xml:space="preserve">  </w:t>
            </w:r>
            <w:r w:rsidRPr="00C75FC3">
              <w:rPr>
                <w:rFonts w:ascii="Chu Van An" w:hAnsi="Chu Van An" w:cs="Chu Van An"/>
                <w:noProof/>
                <w:color w:val="0000FF"/>
                <w:position w:val="-6"/>
                <w:sz w:val="24"/>
                <w:szCs w:val="24"/>
              </w:rPr>
              <w:object w:dxaOrig="255" w:dyaOrig="255" w14:anchorId="0BDCD76D">
                <v:shape id="_x0000_i6542" type="#_x0000_t75" style="width:12.9pt;height:12.9pt;mso-width-percent:0;mso-height-percent:0;mso-width-percent:0;mso-height-percent:0" o:ole="">
                  <v:imagedata r:id="rId688" o:title=""/>
                </v:shape>
                <o:OLEObject Type="Embed" ProgID="Equation.DSMT4" ShapeID="_x0000_i6542" DrawAspect="Content" ObjectID="_1685733272" r:id="rId689"/>
              </w:object>
            </w:r>
            <w:r w:rsidRPr="00C75FC3">
              <w:rPr>
                <w:rFonts w:ascii="Chu Van An" w:hAnsi="Chu Van An" w:cs="Chu Van An"/>
                <w:sz w:val="24"/>
                <w:szCs w:val="24"/>
              </w:rPr>
              <w:t>.</w:t>
            </w:r>
          </w:p>
          <w:p w14:paraId="6BB4B04F" w14:textId="77777777" w:rsidR="00CE4F87" w:rsidRPr="00206EEF" w:rsidRDefault="00CE4F87" w:rsidP="004F3CE1">
            <w:pPr>
              <w:tabs>
                <w:tab w:val="left" w:pos="85"/>
                <w:tab w:val="left" w:pos="1616"/>
                <w:tab w:val="left" w:pos="3146"/>
                <w:tab w:val="left" w:pos="4535"/>
              </w:tabs>
              <w:mirrorIndents/>
              <w:rPr>
                <w:rFonts w:ascii="Chu Van An" w:hAnsi="Chu Van An" w:cs="Chu Van An"/>
                <w:position w:val="-6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0DDCA5C9" w14:textId="77777777" w:rsidR="00CE4F87" w:rsidRPr="00103A24" w:rsidRDefault="00CE4F87" w:rsidP="004F3CE1">
            <w:pPr>
              <w:mirrorIndents/>
              <w:jc w:val="center"/>
              <w:rPr>
                <w:rFonts w:ascii="CMU Serif Extra" w:hAnsi="CMU Serif Extra" w:cs="Chu Van An"/>
                <w:bCs/>
                <w:color w:val="FF0000"/>
                <w:sz w:val="24"/>
                <w:szCs w:val="24"/>
              </w:rPr>
            </w:pPr>
            <w:r w:rsidRPr="00103A24">
              <w:rPr>
                <w:rFonts w:ascii="CMU Serif Extra" w:hAnsi="CMU Serif Extra" w:cs="Chu Van An"/>
                <w:bCs/>
                <w:i/>
                <w:iCs/>
                <w:color w:val="FF0000"/>
                <w:sz w:val="24"/>
                <w:szCs w:val="24"/>
              </w:rPr>
              <w:t>Lời giải</w:t>
            </w:r>
          </w:p>
        </w:tc>
      </w:tr>
      <w:bookmarkEnd w:id="138"/>
    </w:tbl>
    <w:p w14:paraId="0605BECF" w14:textId="77777777" w:rsidR="00CE4F87" w:rsidRPr="00951817" w:rsidRDefault="00CE4F87" w:rsidP="00951817">
      <w:pPr>
        <w:spacing w:line="240" w:lineRule="auto"/>
        <w:ind w:left="426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sectPr w:rsidR="00CE4F87" w:rsidRPr="00951817" w:rsidSect="00CE4F87">
      <w:headerReference w:type="default" r:id="rId690"/>
      <w:footerReference w:type="default" r:id="rId691"/>
      <w:pgSz w:w="12240" w:h="15840"/>
      <w:pgMar w:top="851" w:right="720" w:bottom="709" w:left="720" w:header="426" w:footer="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DE2FE" w14:textId="77777777" w:rsidR="00661811" w:rsidRDefault="00661811" w:rsidP="0032639E">
      <w:pPr>
        <w:spacing w:after="0" w:line="240" w:lineRule="auto"/>
      </w:pPr>
      <w:r>
        <w:separator/>
      </w:r>
    </w:p>
  </w:endnote>
  <w:endnote w:type="continuationSeparator" w:id="0">
    <w:p w14:paraId="05FF2D36" w14:textId="77777777" w:rsidR="00661811" w:rsidRDefault="00661811" w:rsidP="0032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w Cen MT">
    <w:altName w:val="Tw Cen MT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NI 15 Chops">
    <w:altName w:val="Euclid Extra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MU Serif Extra">
    <w:panose1 w:val="02000603000000000000"/>
    <w:charset w:val="00"/>
    <w:family w:val="modern"/>
    <w:notTrueType/>
    <w:pitch w:val="variable"/>
    <w:sig w:usb0="A100027F" w:usb1="5001E9EB" w:usb2="00000004" w:usb3="00000000" w:csb0="00000117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7290" w14:textId="4139B120" w:rsidR="005975C8" w:rsidRDefault="005975C8" w:rsidP="0042620E">
    <w:pPr>
      <w:pStyle w:val="Heading3Char"/>
      <w:tabs>
        <w:tab w:val="left" w:pos="609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967907" wp14:editId="0DF9BFA6">
              <wp:simplePos x="0" y="0"/>
              <wp:positionH relativeFrom="column">
                <wp:posOffset>207645</wp:posOffset>
              </wp:positionH>
              <wp:positionV relativeFrom="paragraph">
                <wp:posOffset>-29845</wp:posOffset>
              </wp:positionV>
              <wp:extent cx="332509" cy="285263"/>
              <wp:effectExtent l="0" t="0" r="10795" b="19685"/>
              <wp:wrapNone/>
              <wp:docPr id="157" name="Diamond 1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2509" cy="285263"/>
                      </a:xfrm>
                      <a:prstGeom prst="diamond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C2C50A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Diamond 157" o:spid="_x0000_s1026" type="#_x0000_t4" style="position:absolute;margin-left:16.35pt;margin-top:-2.35pt;width:26.2pt;height:2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" filled="f" strokecolor="red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808DEC3" wp14:editId="5A34237F">
              <wp:simplePos x="0" y="0"/>
              <wp:positionH relativeFrom="margin">
                <wp:posOffset>76199</wp:posOffset>
              </wp:positionH>
              <wp:positionV relativeFrom="paragraph">
                <wp:posOffset>-60326</wp:posOffset>
              </wp:positionV>
              <wp:extent cx="6878539" cy="321945"/>
              <wp:effectExtent l="0" t="0" r="0" b="1905"/>
              <wp:wrapNone/>
              <wp:docPr id="158" name="Right Triangle 1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878539" cy="321945"/>
                      </a:xfrm>
                      <a:prstGeom prst="rtTriangle">
                        <a:avLst/>
                      </a:prstGeom>
                      <a:gradFill>
                        <a:gsLst>
                          <a:gs pos="100000">
                            <a:srgbClr val="0000CC"/>
                          </a:gs>
                          <a:gs pos="0">
                            <a:schemeClr val="accent2">
                              <a:lumMod val="20000"/>
                              <a:lumOff val="80000"/>
                            </a:schemeClr>
                          </a:gs>
                          <a:gs pos="11000">
                            <a:srgbClr val="F7FFEB"/>
                          </a:gs>
                          <a:gs pos="93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100000">
                            <a:srgbClr val="FFFF00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EB9DBC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158" o:spid="_x0000_s1026" type="#_x0000_t6" style="position:absolute;margin-left:6pt;margin-top:-4.75pt;width:541.6pt;height:25.35pt;flip:y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" fillcolor="#feedd7 [661]" stroked="f" strokeweight="1.25pt">
              <v:fill color2="yellow" colors="0 #feeed8;7209f #f7ffeb;60948f #e6ffff;1 #00c;1 yellow" focus="100%" type="gradient"/>
              <w10:wrap anchorx="margin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161701" wp14:editId="71ACCD7E">
              <wp:simplePos x="0" y="0"/>
              <wp:positionH relativeFrom="column">
                <wp:posOffset>2816860</wp:posOffset>
              </wp:positionH>
              <wp:positionV relativeFrom="paragraph">
                <wp:posOffset>141274</wp:posOffset>
              </wp:positionV>
              <wp:extent cx="113941" cy="100027"/>
              <wp:effectExtent l="38100" t="19050" r="38735" b="33655"/>
              <wp:wrapNone/>
              <wp:docPr id="159" name="Star: 5 Points 1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13941" cy="100027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D83D38" id="Star: 5 Points 55" o:spid="_x0000_s1026" style="position:absolute;margin-left:221.8pt;margin-top:11.1pt;width:8.95pt;height:7.9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3941,100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" path="m,38207r43522,l56971,,70419,38207r43522,l78731,61820r13449,38207l56971,76413,21761,100027,35210,61820,,38207xe" fillcolor="yellow" strokecolor="#4d6d1e [1604]" strokeweight="1.25pt">
              <v:path arrowok="t" o:connecttype="custom" o:connectlocs="0,38207;43522,38207;56971,0;70419,38207;113941,38207;78731,61820;92180,100027;56971,76413;21761,100027;35210,61820;0,38207" o:connectangles="0,0,0,0,0,0,0,0,0,0,0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41BE66" wp14:editId="64E83F25">
              <wp:simplePos x="0" y="0"/>
              <wp:positionH relativeFrom="column">
                <wp:posOffset>3386427</wp:posOffset>
              </wp:positionH>
              <wp:positionV relativeFrom="paragraph">
                <wp:posOffset>54885</wp:posOffset>
              </wp:positionV>
              <wp:extent cx="171782" cy="147927"/>
              <wp:effectExtent l="38100" t="19050" r="38100" b="62230"/>
              <wp:wrapNone/>
              <wp:docPr id="160" name="Star: 5 Points 1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71782" cy="147927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040214" id="Star: 5 Points 1" o:spid="_x0000_s1026" style="position:absolute;margin-left:266.65pt;margin-top:4.3pt;width:13.55pt;height:11.6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782,147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" path="m,56503r65615,l85891,r20276,56503l171782,56503,118698,91424r20276,56503l85891,113005,32808,147927,53084,91424,,56503xe" fillcolor="yellow" strokecolor="#4d6d1e [1604]" strokeweight="1.25pt">
              <v:path arrowok="t" o:connecttype="custom" o:connectlocs="0,56503;65615,56503;85891,0;106167,56503;171782,56503;118698,91424;138974,147927;85891,113005;32808,147927;53084,91424;0,56503" o:connectangles="0,0,0,0,0,0,0,0,0,0,0"/>
            </v:shape>
          </w:pict>
        </mc:Fallback>
      </mc:AlternateContent>
    </w:r>
    <w:r w:rsidRPr="00EA61E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7F9209" wp14:editId="62454999">
              <wp:simplePos x="0" y="0"/>
              <wp:positionH relativeFrom="column">
                <wp:posOffset>3104598</wp:posOffset>
              </wp:positionH>
              <wp:positionV relativeFrom="paragraph">
                <wp:posOffset>109285</wp:posOffset>
              </wp:positionV>
              <wp:extent cx="127635" cy="124460"/>
              <wp:effectExtent l="19050" t="19050" r="43815" b="66040"/>
              <wp:wrapNone/>
              <wp:docPr id="161" name="Star: 5 Points 1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27635" cy="12446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w14:anchorId="380DA3B0" id="Star: 5 Points 52" o:spid="_x0000_s1026" style="position:absolute;margin-left:244.45pt;margin-top:8.6pt;width:10.05pt;height:9.8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635,12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" path="m,47539r48753,1l63818,,78882,47540r48753,-1l88193,76920r15066,47540l63818,95078,24376,124460,39442,76920,,47539xe" fillcolor="yellow" strokecolor="#4d6d1e [1604]" strokeweight="1.25pt">
              <v:path arrowok="t" o:connecttype="custom" o:connectlocs="0,47539;48753,47540;63818,0;78882,47540;127635,47539;88193,76920;103259,124460;63818,95078;24376,124460;39442,76920;0,47539" o:connectangles="0,0,0,0,0,0,0,0,0,0,0"/>
            </v:shape>
          </w:pict>
        </mc:Fallback>
      </mc:AlternateContent>
    </w:r>
    <w:sdt>
      <w:sdtPr>
        <w:id w:val="-2157486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EA40135" wp14:editId="788FEF89">
                  <wp:simplePos x="0" y="0"/>
                  <wp:positionH relativeFrom="rightMargin">
                    <wp:align>left</wp:align>
                  </wp:positionH>
                  <wp:positionV relativeFrom="paragraph">
                    <wp:posOffset>-107287</wp:posOffset>
                  </wp:positionV>
                  <wp:extent cx="142792" cy="79513"/>
                  <wp:effectExtent l="0" t="0" r="10160" b="15875"/>
                  <wp:wrapNone/>
                  <wp:docPr id="162" name="Oval 16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42792" cy="79513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solidFill>
                              <a:srgbClr val="0000CC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oval w14:anchorId="7C4A1E2A" id="Oval 54" o:spid="_x0000_s1026" style="position:absolute;margin-left:0;margin-top:-8.45pt;width:11.25pt;height:6.25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" fillcolor="#ffc000" strokecolor="#00c" strokeweight="1.25pt">
                  <v:stroke dashstyle="1 1"/>
                  <w10:wrap anchorx="margin"/>
                </v:oval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3120" behindDoc="0" locked="0" layoutInCell="1" allowOverlap="1" wp14:anchorId="27E76952" wp14:editId="4C803E9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-41276</wp:posOffset>
                  </wp:positionV>
                  <wp:extent cx="45719" cy="313055"/>
                  <wp:effectExtent l="0" t="0" r="12065" b="10795"/>
                  <wp:wrapNone/>
                  <wp:docPr id="163" name="Rectangle: Rounded Corners 16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719" cy="31305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730FBB35" id="Rectangle: Rounded Corners 163" o:spid="_x0000_s1026" style="position:absolute;margin-left:3.75pt;margin-top:-3.25pt;width:3.6pt;height:24.65pt;rotation:180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" fillcolor="yellow" strokecolor="#dfebf4 [664]" strokeweight="1.25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1" allowOverlap="1" wp14:anchorId="2F1DE768" wp14:editId="7A6DE76E">
                  <wp:simplePos x="0" y="0"/>
                  <wp:positionH relativeFrom="margin">
                    <wp:posOffset>116395</wp:posOffset>
                  </wp:positionH>
                  <wp:positionV relativeFrom="paragraph">
                    <wp:posOffset>-43815</wp:posOffset>
                  </wp:positionV>
                  <wp:extent cx="45085" cy="321310"/>
                  <wp:effectExtent l="0" t="0" r="12065" b="21590"/>
                  <wp:wrapNone/>
                  <wp:docPr id="222" name="Rectangle: Rounded Corners 2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32131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4FF2E7AB" id="Rectangle: Rounded Corners 50" o:spid="_x0000_s1026" style="position:absolute;margin-left:9.15pt;margin-top:-3.45pt;width:3.55pt;height:25.3pt;rotation:180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" fillcolor="#7db9e9 [1311]" strokecolor="#dfebf4 [664]" strokeweight="1.25pt">
                  <w10:wrap anchorx="margin"/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1" allowOverlap="1" wp14:anchorId="4EDABEA4" wp14:editId="6554593A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-24765</wp:posOffset>
                  </wp:positionV>
                  <wp:extent cx="45085" cy="294005"/>
                  <wp:effectExtent l="0" t="0" r="12065" b="10795"/>
                  <wp:wrapNone/>
                  <wp:docPr id="223" name="Rectangle: Rounded Corners 2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29400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68B13600" id="Rectangle: Rounded Corners 49" o:spid="_x0000_s1026" style="position:absolute;margin-left:10.35pt;margin-top:-1.95pt;width:3.55pt;height:23.15pt;rotation:180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" fillcolor="yellow" strokecolor="#dfebf4 [664]" strokeweight="1.25pt"/>
              </w:pict>
            </mc:Fallback>
          </mc:AlternateContent>
        </w:r>
        <w:r>
          <w:t xml:space="preserve">      </w:t>
        </w:r>
        <w:r w:rsidRPr="0032639E">
          <w:rPr>
            <w:b/>
            <w:bCs/>
            <w:color w:val="0000CC"/>
            <w:sz w:val="28"/>
            <w:szCs w:val="28"/>
          </w:rPr>
          <w:t xml:space="preserve"> </w:t>
        </w:r>
        <w:r w:rsidRPr="0032639E">
          <w:rPr>
            <w:b/>
            <w:bCs/>
            <w:color w:val="0000CC"/>
            <w:sz w:val="28"/>
            <w:szCs w:val="28"/>
          </w:rPr>
          <w:fldChar w:fldCharType="begin"/>
        </w:r>
        <w:r w:rsidRPr="0032639E">
          <w:rPr>
            <w:b/>
            <w:bCs/>
            <w:color w:val="0000CC"/>
            <w:sz w:val="28"/>
            <w:szCs w:val="28"/>
          </w:rPr>
          <w:instrText xml:space="preserve"> PAGE   \* MERGEFORMAT </w:instrText>
        </w:r>
        <w:r w:rsidRPr="0032639E">
          <w:rPr>
            <w:b/>
            <w:bCs/>
            <w:color w:val="0000CC"/>
            <w:sz w:val="28"/>
            <w:szCs w:val="28"/>
          </w:rPr>
          <w:fldChar w:fldCharType="separate"/>
        </w:r>
        <w:r w:rsidRPr="0032639E">
          <w:rPr>
            <w:b/>
            <w:bCs/>
            <w:noProof/>
            <w:color w:val="0000CC"/>
            <w:sz w:val="28"/>
            <w:szCs w:val="28"/>
          </w:rPr>
          <w:t>2</w:t>
        </w:r>
        <w:r w:rsidRPr="0032639E">
          <w:rPr>
            <w:b/>
            <w:bCs/>
            <w:noProof/>
            <w:color w:val="0000CC"/>
            <w:sz w:val="28"/>
            <w:szCs w:val="28"/>
          </w:rPr>
          <w:fldChar w:fldCharType="end"/>
        </w:r>
        <w:r>
          <w:rPr>
            <w:b/>
            <w:bCs/>
            <w:noProof/>
            <w:color w:val="0000CC"/>
            <w:sz w:val="28"/>
            <w:szCs w:val="28"/>
          </w:rPr>
          <w:t xml:space="preserve">            </w:t>
        </w:r>
        <w:r>
          <w:rPr>
            <w:rFonts w:ascii="Cambria Math" w:hAnsi="Cambria Math"/>
            <w:b/>
            <w:bCs/>
            <w:noProof/>
            <w:color w:val="0000CC"/>
            <w:sz w:val="28"/>
            <w:szCs w:val="28"/>
          </w:rPr>
          <w:t>◈</w:t>
        </w:r>
        <w:r>
          <w:rPr>
            <w:b/>
            <w:bCs/>
            <w:noProof/>
            <w:color w:val="0000CC"/>
            <w:sz w:val="28"/>
            <w:szCs w:val="28"/>
          </w:rPr>
          <w:t xml:space="preserve"> - Zalo 0774860155</w:t>
        </w:r>
      </w:sdtContent>
    </w:sdt>
    <w:r>
      <w:rPr>
        <w:noProof/>
      </w:rPr>
      <w:tab/>
    </w:r>
  </w:p>
  <w:p w14:paraId="0D2113BD" w14:textId="05249CCC" w:rsidR="005975C8" w:rsidRDefault="005975C8" w:rsidP="0042620E">
    <w:pPr>
      <w:pStyle w:val="Heading3Char"/>
      <w:tabs>
        <w:tab w:val="left" w:pos="415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07F04" w14:textId="77777777" w:rsidR="00661811" w:rsidRDefault="00661811" w:rsidP="0032639E">
      <w:pPr>
        <w:spacing w:after="0" w:line="240" w:lineRule="auto"/>
      </w:pPr>
      <w:r>
        <w:separator/>
      </w:r>
    </w:p>
  </w:footnote>
  <w:footnote w:type="continuationSeparator" w:id="0">
    <w:p w14:paraId="572CCE44" w14:textId="77777777" w:rsidR="00661811" w:rsidRDefault="00661811" w:rsidP="00326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B694" w14:textId="02F3DB21" w:rsidR="005975C8" w:rsidRDefault="005975C8" w:rsidP="007C4797">
    <w:pPr>
      <w:pStyle w:val="Heading1Char"/>
      <w:tabs>
        <w:tab w:val="right" w:pos="10800"/>
      </w:tabs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7186FC03" wp14:editId="631BAC73">
              <wp:simplePos x="0" y="0"/>
              <wp:positionH relativeFrom="margin">
                <wp:posOffset>-19050</wp:posOffset>
              </wp:positionH>
              <wp:positionV relativeFrom="paragraph">
                <wp:posOffset>-70485</wp:posOffset>
              </wp:positionV>
              <wp:extent cx="7017385" cy="9726296"/>
              <wp:effectExtent l="0" t="0" r="0" b="27305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726296"/>
                        <a:chOff x="-21352" y="1400"/>
                        <a:chExt cx="7018168" cy="9726833"/>
                      </a:xfrm>
                    </wpg:grpSpPr>
                    <wpg:grpSp>
                      <wpg:cNvPr id="5" name="Group 22">
                        <a:extLst>
                          <a:ext uri="{FF2B5EF4-FFF2-40B4-BE49-F238E27FC236}">
                            <a16:creationId xmlns:a16="http://schemas.microsoft.com/office/drawing/2014/main" id="{A3FC5C13-11BA-47B3-8EC5-F80790404317}"/>
                          </a:ext>
                        </a:extLst>
                      </wpg:cNvPr>
                      <wpg:cNvGrpSpPr/>
                      <wpg:grpSpPr>
                        <a:xfrm>
                          <a:off x="-21352" y="1400"/>
                          <a:ext cx="7018168" cy="9726833"/>
                          <a:chOff x="-57550" y="12075"/>
                          <a:chExt cx="7018217" cy="10023643"/>
                        </a:xfrm>
                      </wpg:grpSpPr>
                      <wpg:grpSp>
                        <wpg:cNvPr id="8" name="Group 2">
                          <a:extLst>
                            <a:ext uri="{FF2B5EF4-FFF2-40B4-BE49-F238E27FC236}">
                              <a16:creationId xmlns:a16="http://schemas.microsoft.com/office/drawing/2014/main" id="{3C33FC21-AEE6-4E36-8554-2257DA04709F}"/>
                            </a:ext>
                          </a:extLst>
                        </wpg:cNvPr>
                        <wpg:cNvGrpSpPr/>
                        <wpg:grpSpPr>
                          <a:xfrm>
                            <a:off x="-57550" y="12075"/>
                            <a:ext cx="6974616" cy="451083"/>
                            <a:chOff x="-57550" y="12075"/>
                            <a:chExt cx="6974616" cy="451083"/>
                          </a:xfrm>
                        </wpg:grpSpPr>
                        <wpg:grpSp>
                          <wpg:cNvPr id="9" name="Group 27">
                            <a:extLst>
                              <a:ext uri="{FF2B5EF4-FFF2-40B4-BE49-F238E27FC236}">
                                <a16:creationId xmlns:a16="http://schemas.microsoft.com/office/drawing/2014/main" id="{03C6A972-CF85-40A0-BAB8-5E88ED004AF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-57550" y="40078"/>
                              <a:ext cx="6974616" cy="423080"/>
                              <a:chOff x="-57550" y="40078"/>
                              <a:chExt cx="6974616" cy="423080"/>
                            </a:xfrm>
                          </wpg:grpSpPr>
                          <wpg:grpSp>
                            <wpg:cNvPr id="10" name="Group 29">
                              <a:extLst>
                                <a:ext uri="{FF2B5EF4-FFF2-40B4-BE49-F238E27FC236}">
                                  <a16:creationId xmlns:a16="http://schemas.microsoft.com/office/drawing/2014/main" id="{1F089649-CCE4-4D38-9AEF-1495F9181F0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s:wsp>
                              <wps:cNvPr id="40" name="Diagonal Stripe 40">
                                <a:extLst>
                                  <a:ext uri="{FF2B5EF4-FFF2-40B4-BE49-F238E27FC236}">
                                    <a16:creationId xmlns:a16="http://schemas.microsoft.com/office/drawing/2014/main" id="{374B6C75-643D-4F89-841F-ABF6A220BB3D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28857" y="-3245505"/>
                                  <a:ext cx="401802" cy="6974616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8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1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1" name="Rectangle: Rounded Corners 41">
                                <a:extLst>
                                  <a:ext uri="{FF2B5EF4-FFF2-40B4-BE49-F238E27FC236}">
                                    <a16:creationId xmlns:a16="http://schemas.microsoft.com/office/drawing/2014/main" id="{BAAF5D61-AD19-4D38-9E3B-257F305AE819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40943" y="40078"/>
                                  <a:ext cx="45719" cy="42308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2" name="Rectangle: Rounded Corners 42">
                                <a:extLst>
                                  <a:ext uri="{FF2B5EF4-FFF2-40B4-BE49-F238E27FC236}">
                                    <a16:creationId xmlns:a16="http://schemas.microsoft.com/office/drawing/2014/main" id="{F0E9A107-1B35-4064-BF2F-D42FD24D4A1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37547" y="61728"/>
                                  <a:ext cx="45722" cy="3809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3" name="Rectangle: Rounded Corners 43">
                                <a:extLst>
                                  <a:ext uri="{FF2B5EF4-FFF2-40B4-BE49-F238E27FC236}">
                                    <a16:creationId xmlns:a16="http://schemas.microsoft.com/office/drawing/2014/main" id="{2DA988AC-8723-48C7-A84E-928BBF03B443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23296" y="41413"/>
                                  <a:ext cx="45722" cy="37589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4" name="Star: 5 Points 44">
                                <a:extLst>
                                  <a:ext uri="{FF2B5EF4-FFF2-40B4-BE49-F238E27FC236}">
                                    <a16:creationId xmlns:a16="http://schemas.microsoft.com/office/drawing/2014/main" id="{B2667F95-FD46-4F55-B9DB-FDF01B0AA66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69016" y="99898"/>
                                  <a:ext cx="223283" cy="223283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5" name="Star: 5 Points 45">
                                <a:extLst>
                                  <a:ext uri="{FF2B5EF4-FFF2-40B4-BE49-F238E27FC236}">
                                    <a16:creationId xmlns:a16="http://schemas.microsoft.com/office/drawing/2014/main" id="{7C7D3CA7-BB05-4BBD-8B39-4D4FEF78FA7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63540" y="80576"/>
                                  <a:ext cx="152743" cy="152218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6" name="Star: 5 Points 46">
                                <a:extLst>
                                  <a:ext uri="{FF2B5EF4-FFF2-40B4-BE49-F238E27FC236}">
                                    <a16:creationId xmlns:a16="http://schemas.microsoft.com/office/drawing/2014/main" id="{EB20DFFA-6B23-4584-8CB8-CA0510F34FA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31568" y="77446"/>
                                  <a:ext cx="131846" cy="13184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2" name="Group 31">
                              <a:extLst>
                                <a:ext uri="{FF2B5EF4-FFF2-40B4-BE49-F238E27FC236}">
                                  <a16:creationId xmlns:a16="http://schemas.microsoft.com/office/drawing/2014/main" id="{FAA9239B-971C-45B8-B767-10BB42EAC17C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2" y="56402"/>
                                <a:ext cx="1535615" cy="191133"/>
                                <a:chOff x="1015492" y="56402"/>
                                <a:chExt cx="1535615" cy="191133"/>
                              </a:xfrm>
                            </wpg:grpSpPr>
                            <wps:wsp>
                              <wps:cNvPr id="38" name="Rectangle: Rounded Corners 38">
                                <a:extLst>
                                  <a:ext uri="{FF2B5EF4-FFF2-40B4-BE49-F238E27FC236}">
                                    <a16:creationId xmlns:a16="http://schemas.microsoft.com/office/drawing/2014/main" id="{12293CD0-A66A-4754-82BB-B5A59DFFD2E5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3" y="-615839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9" name="Rectangle: Rounded Corners 39">
                                <a:extLst>
                                  <a:ext uri="{FF2B5EF4-FFF2-40B4-BE49-F238E27FC236}">
                                    <a16:creationId xmlns:a16="http://schemas.microsoft.com/office/drawing/2014/main" id="{1C5B3071-7A09-43A8-9523-797C6307E7C4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5" y="-542686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13" name="Rectangle: Rounded Corners 35">
                              <a:extLst>
                                <a:ext uri="{FF2B5EF4-FFF2-40B4-BE49-F238E27FC236}">
                                  <a16:creationId xmlns:a16="http://schemas.microsoft.com/office/drawing/2014/main" id="{8AF218DA-DCAA-44BE-904D-F6B2E361684F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4773044" y="-110447"/>
                                <a:ext cx="15872" cy="39189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4" name="TextBox 7">
                            <a:extLst>
                              <a:ext uri="{FF2B5EF4-FFF2-40B4-BE49-F238E27FC236}">
                                <a16:creationId xmlns:a16="http://schemas.microsoft.com/office/drawing/2014/main" id="{38117F70-F9AD-495C-B0EE-556CA2930AC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85908" y="12075"/>
                              <a:ext cx="1297305" cy="3505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FB5602" w14:textId="77777777" w:rsidR="005975C8" w:rsidRDefault="005975C8" w:rsidP="0032639E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  <w:t>FB: Duong Hung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15" name="Group 3">
                          <a:extLst>
                            <a:ext uri="{FF2B5EF4-FFF2-40B4-BE49-F238E27FC236}">
                              <a16:creationId xmlns:a16="http://schemas.microsoft.com/office/drawing/2014/main" id="{9E057E6F-5246-434B-9834-6EF7BD9939A7}"/>
                            </a:ext>
                          </a:extLst>
                        </wpg:cNvPr>
                        <wpg:cNvGrpSpPr/>
                        <wpg:grpSpPr>
                          <a:xfrm>
                            <a:off x="-36170" y="9626991"/>
                            <a:ext cx="6996837" cy="408694"/>
                            <a:chOff x="-36170" y="9626991"/>
                            <a:chExt cx="6996837" cy="408694"/>
                          </a:xfrm>
                        </wpg:grpSpPr>
                        <wpg:grpSp>
                          <wpg:cNvPr id="16" name="Group 6">
                            <a:extLst>
                              <a:ext uri="{FF2B5EF4-FFF2-40B4-BE49-F238E27FC236}">
                                <a16:creationId xmlns:a16="http://schemas.microsoft.com/office/drawing/2014/main" id="{D3B22E01-949E-45D8-9171-F047AC5DEA9C}"/>
                              </a:ext>
                            </a:extLst>
                          </wpg:cNvPr>
                          <wpg:cNvGrpSpPr/>
                          <wpg:grpSpPr>
                            <a:xfrm rot="10800000">
                              <a:off x="-36170" y="9626991"/>
                              <a:ext cx="6996837" cy="408694"/>
                              <a:chOff x="-102665" y="9374500"/>
                              <a:chExt cx="6996837" cy="408694"/>
                            </a:xfrm>
                          </wpg:grpSpPr>
                          <wpg:grpSp>
                            <wpg:cNvPr id="17" name="Group 8">
                              <a:extLst>
                                <a:ext uri="{FF2B5EF4-FFF2-40B4-BE49-F238E27FC236}">
                                  <a16:creationId xmlns:a16="http://schemas.microsoft.com/office/drawing/2014/main" id="{B543A985-121E-4E3A-9301-A2F18AB6189E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102665" y="9405053"/>
                                <a:ext cx="6996837" cy="378141"/>
                                <a:chOff x="-102665" y="9405053"/>
                                <a:chExt cx="6996837" cy="378141"/>
                              </a:xfrm>
                            </wpg:grpSpPr>
                            <wps:wsp>
                              <wps:cNvPr id="37" name="Diagonal Stripe 19">
                                <a:extLst>
                                  <a:ext uri="{FF2B5EF4-FFF2-40B4-BE49-F238E27FC236}">
                                    <a16:creationId xmlns:a16="http://schemas.microsoft.com/office/drawing/2014/main" id="{67AE77EB-DE29-48AB-BA6D-AF3EC6F8C7A7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07185" y="6096206"/>
                                  <a:ext cx="377138" cy="6996837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200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57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3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7" name="Rectangle: Rounded Corners 20">
                                <a:extLst>
                                  <a:ext uri="{FF2B5EF4-FFF2-40B4-BE49-F238E27FC236}">
                                    <a16:creationId xmlns:a16="http://schemas.microsoft.com/office/drawing/2014/main" id="{172419AC-61FB-4355-A3EA-469FE33AA4CC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1890" y="9405396"/>
                                  <a:ext cx="45722" cy="35640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8" name="Rectangle: Rounded Corners 21">
                                <a:extLst>
                                  <a:ext uri="{FF2B5EF4-FFF2-40B4-BE49-F238E27FC236}">
                                    <a16:creationId xmlns:a16="http://schemas.microsoft.com/office/drawing/2014/main" id="{2B54794C-6F4C-45AE-ACFA-23748F5E866A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127593" y="9405053"/>
                                  <a:ext cx="45719" cy="33652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9" name="Rectangle: Rounded Corners 22">
                                <a:extLst>
                                  <a:ext uri="{FF2B5EF4-FFF2-40B4-BE49-F238E27FC236}">
                                    <a16:creationId xmlns:a16="http://schemas.microsoft.com/office/drawing/2014/main" id="{90190079-C508-4F50-9D6E-12CD8E16030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11865" y="9415687"/>
                                  <a:ext cx="45719" cy="325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0" name="Star: 5 Points 24">
                                <a:extLst>
                                  <a:ext uri="{FF2B5EF4-FFF2-40B4-BE49-F238E27FC236}">
                                    <a16:creationId xmlns:a16="http://schemas.microsoft.com/office/drawing/2014/main" id="{538139B8-563A-4907-BCA1-08C4B0493CB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40955" y="9526282"/>
                                  <a:ext cx="151345" cy="17667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1" name="Star: 5 Points 25">
                                <a:extLst>
                                  <a:ext uri="{FF2B5EF4-FFF2-40B4-BE49-F238E27FC236}">
                                    <a16:creationId xmlns:a16="http://schemas.microsoft.com/office/drawing/2014/main" id="{16D33C4D-A984-49F5-B1FC-B1DCAC4B26E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26707" y="9505597"/>
                                  <a:ext cx="128219" cy="128676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2" name="Star: 5 Points 26">
                                <a:extLst>
                                  <a:ext uri="{FF2B5EF4-FFF2-40B4-BE49-F238E27FC236}">
                                    <a16:creationId xmlns:a16="http://schemas.microsoft.com/office/drawing/2014/main" id="{122F9D7E-3E28-4C84-B7BE-56D974EC280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93414" y="9486391"/>
                                  <a:ext cx="98581" cy="85250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53" name="Group 10">
                              <a:extLst>
                                <a:ext uri="{FF2B5EF4-FFF2-40B4-BE49-F238E27FC236}">
                                  <a16:creationId xmlns:a16="http://schemas.microsoft.com/office/drawing/2014/main" id="{067E8BC0-395F-4516-B5D0-04BD9352434A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1" y="9539321"/>
                                <a:ext cx="1535615" cy="191133"/>
                                <a:chOff x="1015491" y="9539321"/>
                                <a:chExt cx="1535615" cy="191133"/>
                              </a:xfrm>
                            </wpg:grpSpPr>
                            <wps:wsp>
                              <wps:cNvPr id="54" name="Rectangle: Rounded Corners 17">
                                <a:extLst>
                                  <a:ext uri="{FF2B5EF4-FFF2-40B4-BE49-F238E27FC236}">
                                    <a16:creationId xmlns:a16="http://schemas.microsoft.com/office/drawing/2014/main" id="{743EEDA9-3E3B-40DE-8950-881F0FD3FCAC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2" y="8867080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5" name="Rectangle: Rounded Corners 18">
                                <a:extLst>
                                  <a:ext uri="{FF2B5EF4-FFF2-40B4-BE49-F238E27FC236}">
                                    <a16:creationId xmlns:a16="http://schemas.microsoft.com/office/drawing/2014/main" id="{730712C4-69D8-48A4-A2CA-B6C8134C882E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4" y="8940233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48" name="Rectangle: Rounded Corners 16">
                              <a:extLst>
                                <a:ext uri="{FF2B5EF4-FFF2-40B4-BE49-F238E27FC236}">
                                  <a16:creationId xmlns:a16="http://schemas.microsoft.com/office/drawing/2014/main" id="{4E57F068-F6FE-4F6D-9187-9FFCBB5110E0}"/>
                                </a:ext>
                              </a:extLst>
                            </wps:cNvPr>
                            <wps:cNvSpPr/>
                            <wps:spPr>
                              <a:xfrm rot="5400570">
                                <a:off x="1668445" y="7697736"/>
                                <a:ext cx="47117" cy="349457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49" name="Rectangle: Rounded Corners 14">
                              <a:extLst>
                                <a:ext uri="{FF2B5EF4-FFF2-40B4-BE49-F238E27FC236}">
                                  <a16:creationId xmlns:a16="http://schemas.microsoft.com/office/drawing/2014/main" id="{97430F03-2495-4A8F-A2A0-363675064F9E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5554107" y="9186488"/>
                                <a:ext cx="15872" cy="39189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50" name="Rectangle 7">
                            <a:extLst>
                              <a:ext uri="{FF2B5EF4-FFF2-40B4-BE49-F238E27FC236}">
                                <a16:creationId xmlns:a16="http://schemas.microsoft.com/office/drawing/2014/main" id="{77A18779-FD88-499A-B479-830E290C089B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76896" y="9648555"/>
                              <a:ext cx="1465580" cy="37147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4D95BD" w14:textId="5326EDE9" w:rsidR="005975C8" w:rsidRDefault="005975C8" w:rsidP="0032639E">
                                <w:pPr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  <w:t>WORD XINH</w:t>
                                </w:r>
                              </w:p>
                            </w:txbxContent>
                          </wps:txbx>
                          <wps:bodyPr wrap="square" lIns="91440" tIns="45720" rIns="91440" bIns="45720">
                            <a:noAutofit/>
                          </wps:bodyPr>
                        </wps:wsp>
                      </wpg:grpSp>
                      <wps:wsp>
                        <wps:cNvPr id="451" name="Rectangle: Rounded Corners 4">
                          <a:extLst>
                            <a:ext uri="{FF2B5EF4-FFF2-40B4-BE49-F238E27FC236}">
                              <a16:creationId xmlns:a16="http://schemas.microsoft.com/office/drawing/2014/main" id="{9DA160C1-F600-4C03-B7A4-55725FF9DC0F}"/>
                            </a:ext>
                          </a:extLst>
                        </wps:cNvPr>
                        <wps:cNvSpPr/>
                        <wps:spPr>
                          <a:xfrm flipH="1">
                            <a:off x="-49607" y="42306"/>
                            <a:ext cx="45724" cy="9993412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C000"/>
                          </a:solidFill>
                          <a:ln>
                            <a:solidFill>
                              <a:srgbClr val="00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3" name="Rectangle: Rounded Corners 5">
                          <a:extLst>
                            <a:ext uri="{FF2B5EF4-FFF2-40B4-BE49-F238E27FC236}">
                              <a16:creationId xmlns:a16="http://schemas.microsoft.com/office/drawing/2014/main" id="{9E693A35-9CEC-49B4-8BFC-DC0F23898CC9}"/>
                            </a:ext>
                          </a:extLst>
                        </wps:cNvPr>
                        <wps:cNvSpPr/>
                        <wps:spPr>
                          <a:xfrm flipH="1">
                            <a:off x="6863713" y="64192"/>
                            <a:ext cx="45724" cy="98940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rgbClr val="0000C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34" name="Right Triangle 9"/>
                      <wps:cNvSpPr/>
                      <wps:spPr>
                        <a:xfrm rot="10800000" flipV="1">
                          <a:off x="152380" y="54591"/>
                          <a:ext cx="6757035" cy="340045"/>
                        </a:xfrm>
                        <a:prstGeom prst="rtTriangle">
                          <a:avLst/>
                        </a:prstGeom>
                        <a:gradFill>
                          <a:gsLst>
                            <a:gs pos="100000">
                              <a:srgbClr val="0000CC"/>
                            </a:gs>
                            <a:gs pos="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2384">
                              <a:srgbClr val="FCF5DD"/>
                            </a:gs>
                            <a:gs pos="40000">
                              <a:srgbClr val="F9FFE7"/>
                            </a:gs>
                            <a:gs pos="89000">
                              <a:srgbClr val="FAFCE3"/>
                            </a:gs>
                            <a:gs pos="93000">
                              <a:schemeClr val="bg2">
                                <a:lumMod val="20000"/>
                                <a:lumOff val="80000"/>
                              </a:schemeClr>
                            </a:gs>
                            <a:gs pos="0">
                              <a:srgbClr val="FFFF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86FC03" id="_x0000_s1140" style="position:absolute;left:0;text-align:left;margin-left:-1.5pt;margin-top:-5.55pt;width:552.55pt;height:765.85pt;z-index:-251651072;mso-position-horizontal-relative:margin;mso-position-vertical-relative:text;mso-width-relative:margin;mso-height-relative:margin" coordorigin="-213,14" coordsize="70181,97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">
              <v:group id="Group 22" o:spid="_x0000_s1141" style="position:absolute;left:-213;top:14;width:70181;height:97268" coordorigin="-575,120" coordsize="70182,100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group id="Group 2" o:spid="_x0000_s1142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Group 27" o:spid="_x0000_s1143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group id="Group 29" o:spid="_x0000_s1144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<v:shape id="Diagonal Stripe 40" o:spid="_x0000_s1145" style="position:absolute;left:32289;top:-32455;width:4018;height:69745;rotation:90;flip:x;visibility:visible;mso-wrap-style:square;v-text-anchor:middle" coordsize="401802,6974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" path="m,l,,401802,,,6974616,,xe" fillcolor="#efddf6 [663]" stroked="f" strokeweight="1.25pt">
                        <v:fill color2="#63a0cc [3208]" rotate="t" focusposition=".5,-52429f" focussize="" colors="0 #f0def6;54395f white;59638f #ff6;1 #00c;1 #63a0cc" focus="100%" type="gradientRadial"/>
                        <v:path arrowok="t" o:connecttype="custom" o:connectlocs="0,0;0,0;401802,0;0,6974616;0,0" o:connectangles="0,0,0,0,0"/>
                      </v:shape>
                      <v:roundrect id="Rectangle: Rounded Corners 41" o:spid="_x0000_s1146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" fillcolor="#9acd4c [3204]" strokecolor="#dfebf4 [664]" strokeweight="1.25pt"/>
                      <v:roundrect id="Rectangle: Rounded Corners 42" o:spid="_x0000_s1147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" fillcolor="yellow" strokecolor="#dfebf4 [664]" strokeweight="1.25pt"/>
                      <v:roundrect id="Rectangle: Rounded Corners 43" o:spid="_x0000_s1148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" fillcolor="#00c" strokecolor="#dfebf4 [664]" strokeweight="1.25pt"/>
                      <v:shape id="Star: 5 Points 44" o:spid="_x0000_s1149" style="position:absolute;left:2690;top:998;width:2232;height:2233;visibility:visible;mso-wrap-style:square;v-text-anchor:middle" coordsize="223283,223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" path="m,85286r85287,1l111642,r26354,85287l223283,85286r-68999,52710l180640,223282,111642,170572,42643,223282,68999,137996,,85286xe" fillcolor="yellow" strokecolor="#4d6d1e [1604]" strokeweight="1.25pt">
                        <v:path arrowok="t" o:connecttype="custom" o:connectlocs="0,85286;85287,85287;111642,0;137996,85287;223283,85286;154284,137996;180640,223282;111642,170572;42643,223282;68999,137996;0,85286" o:connectangles="0,0,0,0,0,0,0,0,0,0,0"/>
                      </v:shape>
                      <v:shape id="Star: 5 Points 45" o:spid="_x0000_s1150" style="position:absolute;left:5635;top:805;width:1527;height:1522;visibility:visible;mso-wrap-style:square;v-text-anchor:middle" coordsize="152743,152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" path="m,58142r58343,l76372,,94400,58142r58343,l105542,94076r18030,58142l76372,116283,29171,152218,47201,94076,,58142xe" fillcolor="yellow" strokecolor="#4d6d1e [1604]" strokeweight="1.25pt">
                        <v:path arrowok="t" o:connecttype="custom" o:connectlocs="0,58142;58343,58142;76372,0;94400,58142;152743,58142;105542,94076;123572,152218;76372,116283;29171,152218;47201,94076;0,58142" o:connectangles="0,0,0,0,0,0,0,0,0,0,0"/>
                      </v:shape>
                      <v:shape id="Star: 5 Points 46" o:spid="_x0000_s1151" style="position:absolute;left:8315;top:774;width:1319;height:1318;visibility:visible;mso-wrap-style:square;v-text-anchor:middle" coordsize="131846,13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" path="m,50361r50361,l65923,,81485,50361r50361,l91103,81486r15563,50361l65923,100721,25180,131847,40743,81486,,50361xe" fillcolor="yellow" strokecolor="#4d6d1e [1604]" strokeweight="1.25pt">
                        <v:path arrowok="t" o:connecttype="custom" o:connectlocs="0,50361;50361,50361;65923,0;81485,50361;131846,50361;91103,81486;106666,131847;65923,100721;25180,131847;40743,81486;0,50361" o:connectangles="0,0,0,0,0,0,0,0,0,0,0"/>
                      </v:shape>
                    </v:group>
                    <v:group id="Group 31" o:spid="_x0000_s1152" style="position:absolute;left:10154;top:564;width:15357;height:1911" coordorigin="10154,564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roundrect id="Rectangle: Rounded Corners 38" o:spid="_x0000_s1153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" fillcolor="#00c" stroked="f" strokeweight="1.25pt"/>
                      <v:roundrect id="Rectangle: Rounded Corners 39" o:spid="_x0000_s1154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" fillcolor="#feffd5" stroked="f" strokeweight="1.25pt"/>
                    </v:group>
                    <v:roundrect id="Rectangle: Rounded Corners 35" o:spid="_x0000_s1155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" fillcolor="#eefed2" stroked="f" strokeweight="1.25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56" type="#_x0000_t202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<v:textbox>
                      <w:txbxContent>
                        <w:p w14:paraId="43FB5602" w14:textId="77777777" w:rsidR="005975C8" w:rsidRDefault="005975C8" w:rsidP="0032639E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FB: Duong Hung</w:t>
                          </w:r>
                        </w:p>
                      </w:txbxContent>
                    </v:textbox>
                  </v:shape>
                </v:group>
                <v:group id="Group 3" o:spid="_x0000_s1157" style="position:absolute;left:-361;top:96269;width:69967;height:4087" coordorigin="-361,96269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group id="Group 6" o:spid="_x0000_s1158" style="position:absolute;left:-361;top:96269;width:69967;height:4087;rotation:180" coordorigin="-1026,93745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">
                    <v:group id="Group 8" o:spid="_x0000_s1159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<v:shape id="Diagonal Stripe 19" o:spid="_x0000_s1160" style="position:absolute;left:32072;top:60962;width:3771;height:69967;rotation:90;flip:x;visibility:visible;mso-wrap-style:square;v-text-anchor:middle" coordsize="377138,6996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" path="m,l,,377138,,,6996837,,xe" fillcolor="#efddf6 [663]" stroked="f" strokeweight="1.25pt">
                        <v:fill color2="#63a0cc [3208]" rotate="t" focusposition=".5,-52429f" focussize="" colors="0 #f0def6;1311f #f0def6;37356f white;60948f #ff6;1 #00c" focus="100%" type="gradientRadial"/>
                        <v:path arrowok="t" o:connecttype="custom" o:connectlocs="0,0;0,0;377138,0;0,6996837;0,0" o:connectangles="0,0,0,0,0"/>
                      </v:shape>
                      <v:roundrect id="Rectangle: Rounded Corners 20" o:spid="_x0000_s1161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" fillcolor="#9acd4c [3204]" strokecolor="#dfebf4 [664]" strokeweight="1.25pt"/>
                      <v:roundrect id="Rectangle: Rounded Corners 21" o:spid="_x0000_s1162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" fillcolor="yellow" strokecolor="#dfebf4 [664]" strokeweight="1.25pt"/>
                      <v:roundrect id="Rectangle: Rounded Corners 22" o:spid="_x0000_s1163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" fillcolor="#00c" strokecolor="#dfebf4 [664]" strokeweight="1.25pt"/>
                      <v:shape id="Star: 5 Points 24" o:spid="_x0000_s1164" style="position:absolute;left:3409;top:95262;width:1514;height:1767;visibility:visible;mso-wrap-style:square;v-text-anchor:middle" coordsize="151345,176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" path="m,67484r57809,1l75673,,93536,67485r57809,-1l104576,109192r17865,67485l75673,134968,28904,176677,46769,109192,,67484xe" fillcolor="yellow" strokecolor="#4d6d1e [1604]" strokeweight="1.25pt">
                        <v:path arrowok="t" o:connecttype="custom" o:connectlocs="0,67484;57809,67485;75673,0;93536,67485;151345,67484;104576,109192;122441,176677;75673,134968;28904,176677;46769,109192;0,67484" o:connectangles="0,0,0,0,0,0,0,0,0,0,0"/>
                      </v:shape>
                      <v:shape id="Star: 5 Points 25" o:spid="_x0000_s1165" style="position:absolute;left:6267;top:95055;width:1282;height:1287;visibility:visible;mso-wrap-style:square;v-text-anchor:middle" coordsize="128219,128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" path="m,49150r48976,l64110,,79243,49150r48976,l88597,79526r15134,49150l64110,98299,24488,128676,39622,79526,,49150xe" fillcolor="yellow" strokecolor="#4d6d1e [1604]" strokeweight="1.25pt">
                        <v:path arrowok="t" o:connecttype="custom" o:connectlocs="0,49150;48976,49150;64110,0;79243,49150;128219,49150;88597,79526;103731,128676;64110,98299;24488,128676;39622,79526;0,49150" o:connectangles="0,0,0,0,0,0,0,0,0,0,0"/>
                      </v:shape>
                      <v:shape id="Star: 5 Points 26" o:spid="_x0000_s1166" style="position:absolute;left:8934;top:94863;width:985;height:853;visibility:visible;mso-wrap-style:square;v-text-anchor:middle" coordsize="98581,8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" path="m,32563r37655,l49291,,60926,32563r37655,l68117,52687,79754,85250,49291,65125,18827,85250,30464,52687,,32563xe" fillcolor="yellow" strokecolor="#4d6d1e [1604]" strokeweight="1.25pt">
                        <v:path arrowok="t" o:connecttype="custom" o:connectlocs="0,32563;37655,32563;49291,0;60926,32563;98581,32563;68117,52687;79754,85250;49291,65125;18827,85250;30464,52687;0,32563" o:connectangles="0,0,0,0,0,0,0,0,0,0,0"/>
                      </v:shape>
                    </v:group>
                    <v:group id="Group 10" o:spid="_x0000_s1167" style="position:absolute;left:10154;top:95393;width:15357;height:1911" coordorigin="10154,95393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roundrect id="Rectangle: Rounded Corners 17" o:spid="_x0000_s1168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" fillcolor="#00c" stroked="f" strokeweight="1.25pt"/>
                      <v:roundrect id="Rectangle: Rounded Corners 18" o:spid="_x0000_s1169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" fillcolor="#feffd5" stroked="f" strokeweight="1.25pt"/>
                    </v:group>
                    <v:roundrect id="Rectangle: Rounded Corners 16" o:spid="_x0000_s1170" style="position:absolute;left:16684;top:76978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" fillcolor="#ffc000" stroked="f" strokeweight="1.25pt"/>
                    <v:roundrect id="Rectangle: Rounded Corners 14" o:spid="_x0000_s1171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" fillcolor="#eefed2" stroked="f" strokeweight="1.25pt"/>
                  </v:group>
                  <v:rect id="Rectangle 7" o:spid="_x0000_s1172" style="position:absolute;left:43768;top:96485;width:14656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" filled="f" stroked="f">
                    <v:textbox>
                      <w:txbxContent>
                        <w:p w14:paraId="7C4D95BD" w14:textId="5326EDE9" w:rsidR="005975C8" w:rsidRDefault="005975C8" w:rsidP="0032639E">
                          <w:pPr>
                            <w:jc w:val="center"/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  <w:t>WORD XINH</w:t>
                          </w:r>
                        </w:p>
                      </w:txbxContent>
                    </v:textbox>
                  </v:rect>
                </v:group>
                <v:roundrect id="Rectangle: Rounded Corners 4" o:spid="_x0000_s1173" style="position:absolute;left:-496;top:423;width:458;height:99934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" fillcolor="#ffc000" strokecolor="#00c" strokeweight="1.25pt"/>
                <v:roundrect id="Rectangle: Rounded Corners 5" o:spid="_x0000_s1174" style="position:absolute;left:68637;top:641;width:457;height:9894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" fillcolor="#00b0f0" strokecolor="#00c" strokeweight="1.25pt"/>
              </v:group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9" o:spid="_x0000_s1175" type="#_x0000_t6" style="position:absolute;left:1523;top:545;width:67571;height:3401;rotation:18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" fillcolor="#feedd7 [661]" stroked="f" strokeweight="1.25pt">
                <v:fill color2="#00c" colors="0 #feeed8;0 yellow;8116f #fcf5dd;26214f #f9ffe7;58327f #fafce3;60948f #e6ffff;1 #00c" focus="100%" type="gradient"/>
              </v:shape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9A4E5B0" wp14:editId="22D0B26C">
              <wp:simplePos x="0" y="0"/>
              <wp:positionH relativeFrom="column">
                <wp:posOffset>2833840</wp:posOffset>
              </wp:positionH>
              <wp:positionV relativeFrom="paragraph">
                <wp:posOffset>-22152</wp:posOffset>
              </wp:positionV>
              <wp:extent cx="2865755" cy="223824"/>
              <wp:effectExtent l="0" t="0" r="0" b="0"/>
              <wp:wrapNone/>
              <wp:docPr id="1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5755" cy="22382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4E159D7" w14:textId="063B7911" w:rsidR="005975C8" w:rsidRDefault="005975C8" w:rsidP="007C4797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sym w:font="Webdings" w:char="F026"/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 xml:space="preserve">-Full Chuyên đề dạy thêm lớp 11 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4E5B0" id="TextBox 7" o:spid="_x0000_s1176" type="#_x0000_t202" style="position:absolute;left:0;text-align:left;margin-left:223.15pt;margin-top:-1.75pt;width:225.65pt;height:1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" filled="f" stroked="f">
              <v:textbox>
                <w:txbxContent>
                  <w:p w14:paraId="14E159D7" w14:textId="063B7911" w:rsidR="005975C8" w:rsidRDefault="005975C8" w:rsidP="007C4797">
                    <w:pP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</w:pPr>
                    <w: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sym w:font="Webdings" w:char="F026"/>
                    </w:r>
                    <w: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t xml:space="preserve">-Full Chuyên đề dạy thêm lớp 11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CA1F764" wp14:editId="23DF743D">
              <wp:simplePos x="0" y="0"/>
              <wp:positionH relativeFrom="margin">
                <wp:align>right</wp:align>
              </wp:positionH>
              <wp:positionV relativeFrom="paragraph">
                <wp:posOffset>23136</wp:posOffset>
              </wp:positionV>
              <wp:extent cx="1159955" cy="227011"/>
              <wp:effectExtent l="0" t="0" r="2540" b="1905"/>
              <wp:wrapNone/>
              <wp:docPr id="2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9955" cy="227011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100000">
                            <a:srgbClr val="FFFF00"/>
                          </a:gs>
                          <a:gs pos="7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0">
                            <a:srgbClr val="FFFF00"/>
                          </a:gs>
                          <a:gs pos="93000">
                            <a:srgbClr val="F9FFE5"/>
                          </a:gs>
                          <a:gs pos="100000">
                            <a:srgbClr val="FFFF00">
                              <a:shade val="100000"/>
                              <a:satMod val="115000"/>
                            </a:srgbClr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</wps:spPr>
                    <wps:txbx>
                      <w:txbxContent>
                        <w:p w14:paraId="1345E71F" w14:textId="58A6F83B" w:rsidR="005975C8" w:rsidRPr="009E41A3" w:rsidRDefault="005975C8" w:rsidP="009E41A3">
                          <w:pPr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</w:pPr>
                          <w:r w:rsidRPr="009E41A3"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  <w:t>New 2021-2022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A1F764" id="_x0000_s1177" type="#_x0000_t202" style="position:absolute;left:0;text-align:left;margin-left:40.15pt;margin-top:1.8pt;width:91.35pt;height:17.8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" fillcolor="yellow" stroked="f">
              <v:fill color2="yellow" rotate="t" focusposition=".5,.5" focussize="" colors="0 yellow;4588f #e6ffff;60948f #f9ffe5;1 yellow;1 yellow" focus="100%" type="gradientRadial"/>
              <v:textbox>
                <w:txbxContent>
                  <w:p w14:paraId="1345E71F" w14:textId="58A6F83B" w:rsidR="005975C8" w:rsidRPr="009E41A3" w:rsidRDefault="005975C8" w:rsidP="009E41A3">
                    <w:pPr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</w:pPr>
                    <w:r w:rsidRPr="009E41A3"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  <w:t>New 2021-2022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A6BEFBB" wp14:editId="0F0E04FE">
              <wp:simplePos x="0" y="0"/>
              <wp:positionH relativeFrom="column">
                <wp:posOffset>-56211</wp:posOffset>
              </wp:positionH>
              <wp:positionV relativeFrom="paragraph">
                <wp:posOffset>229235</wp:posOffset>
              </wp:positionV>
              <wp:extent cx="132715" cy="86995"/>
              <wp:effectExtent l="0" t="0" r="19685" b="27305"/>
              <wp:wrapNone/>
              <wp:docPr id="156" name="Oval 1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715" cy="8699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DA5937D" id="Oval 53" o:spid="_x0000_s1026" style="position:absolute;margin-left:-4.45pt;margin-top:18.05pt;width:10.45pt;height: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" fillcolor="#ffc000" strokecolor="#00c" strokeweight="1.25pt">
              <v:stroke dashstyle="1 1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6C8E"/>
    <w:multiLevelType w:val="hybridMultilevel"/>
    <w:tmpl w:val="89980930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D6FDE"/>
    <w:multiLevelType w:val="hybridMultilevel"/>
    <w:tmpl w:val="672C7AA6"/>
    <w:lvl w:ilvl="0" w:tplc="16DC423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B65F7"/>
    <w:multiLevelType w:val="hybridMultilevel"/>
    <w:tmpl w:val="0BCC03C2"/>
    <w:lvl w:ilvl="0" w:tplc="A76EBF7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22B5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08404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A4E5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E37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E810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8A5DB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60382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9CC2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22DAC"/>
    <w:multiLevelType w:val="hybridMultilevel"/>
    <w:tmpl w:val="72E414BA"/>
    <w:lvl w:ilvl="0" w:tplc="6C743902">
      <w:start w:val="1"/>
      <w:numFmt w:val="decimal"/>
      <w:lvlRestart w:val="0"/>
      <w:pStyle w:val="sovidu"/>
      <w:suff w:val="space"/>
      <w:lvlText w:val="Ví dụ %1."/>
      <w:lvlJc w:val="left"/>
      <w:pPr>
        <w:ind w:left="0" w:firstLine="0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F1F41"/>
    <w:multiLevelType w:val="hybridMultilevel"/>
    <w:tmpl w:val="6DE0ADC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85845"/>
    <w:multiLevelType w:val="hybridMultilevel"/>
    <w:tmpl w:val="15A0F81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F034F"/>
    <w:multiLevelType w:val="hybridMultilevel"/>
    <w:tmpl w:val="36EC5F60"/>
    <w:lvl w:ilvl="0" w:tplc="5EF69B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65493"/>
    <w:multiLevelType w:val="hybridMultilevel"/>
    <w:tmpl w:val="A028C1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54FD5"/>
    <w:multiLevelType w:val="hybridMultilevel"/>
    <w:tmpl w:val="801C4A5A"/>
    <w:lvl w:ilvl="0" w:tplc="ED60381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6485A"/>
    <w:multiLevelType w:val="hybridMultilevel"/>
    <w:tmpl w:val="BFE2C9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C45F9"/>
    <w:multiLevelType w:val="hybridMultilevel"/>
    <w:tmpl w:val="97DEA5DE"/>
    <w:lvl w:ilvl="0" w:tplc="C7D0F7B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310D8"/>
    <w:multiLevelType w:val="hybridMultilevel"/>
    <w:tmpl w:val="22BE5E1C"/>
    <w:lvl w:ilvl="0" w:tplc="FFFFFFFF">
      <w:start w:val="37"/>
      <w:numFmt w:val="decimal"/>
      <w:pStyle w:val="MTDisplayEquation"/>
      <w:lvlText w:val="Câu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FF00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AE7C39"/>
    <w:multiLevelType w:val="hybridMultilevel"/>
    <w:tmpl w:val="F3BAE4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4475C"/>
    <w:multiLevelType w:val="hybridMultilevel"/>
    <w:tmpl w:val="A36CD8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113A13"/>
    <w:multiLevelType w:val="hybridMultilevel"/>
    <w:tmpl w:val="378EA0D8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228D8"/>
    <w:multiLevelType w:val="hybridMultilevel"/>
    <w:tmpl w:val="2B746E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A5228"/>
    <w:multiLevelType w:val="hybridMultilevel"/>
    <w:tmpl w:val="3D00B1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3C4CF5"/>
    <w:multiLevelType w:val="hybridMultilevel"/>
    <w:tmpl w:val="401E5414"/>
    <w:lvl w:ilvl="0" w:tplc="879A93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12"/>
  </w:num>
  <w:num w:numId="5">
    <w:abstractNumId w:val="15"/>
  </w:num>
  <w:num w:numId="6">
    <w:abstractNumId w:val="16"/>
  </w:num>
  <w:num w:numId="7">
    <w:abstractNumId w:val="5"/>
  </w:num>
  <w:num w:numId="8">
    <w:abstractNumId w:val="7"/>
  </w:num>
  <w:num w:numId="9">
    <w:abstractNumId w:val="9"/>
  </w:num>
  <w:num w:numId="10">
    <w:abstractNumId w:val="6"/>
  </w:num>
  <w:num w:numId="11">
    <w:abstractNumId w:val="17"/>
  </w:num>
  <w:num w:numId="12">
    <w:abstractNumId w:val="13"/>
  </w:num>
  <w:num w:numId="13">
    <w:abstractNumId w:val="4"/>
  </w:num>
  <w:num w:numId="14">
    <w:abstractNumId w:val="1"/>
  </w:num>
  <w:num w:numId="15">
    <w:abstractNumId w:val="11"/>
  </w:num>
  <w:num w:numId="16">
    <w:abstractNumId w:val="10"/>
  </w:num>
  <w:num w:numId="17">
    <w:abstractNumId w:val="8"/>
  </w:num>
  <w:num w:numId="1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39E"/>
    <w:rsid w:val="00050372"/>
    <w:rsid w:val="0006376C"/>
    <w:rsid w:val="00073AE8"/>
    <w:rsid w:val="0008134E"/>
    <w:rsid w:val="000B116E"/>
    <w:rsid w:val="000C647D"/>
    <w:rsid w:val="000D19A6"/>
    <w:rsid w:val="00107110"/>
    <w:rsid w:val="001242D9"/>
    <w:rsid w:val="0016598F"/>
    <w:rsid w:val="001748AA"/>
    <w:rsid w:val="00182E86"/>
    <w:rsid w:val="00187CE1"/>
    <w:rsid w:val="00191A8C"/>
    <w:rsid w:val="001955B7"/>
    <w:rsid w:val="00195FF0"/>
    <w:rsid w:val="001E236F"/>
    <w:rsid w:val="001E656A"/>
    <w:rsid w:val="0028087F"/>
    <w:rsid w:val="00282D1F"/>
    <w:rsid w:val="002B665F"/>
    <w:rsid w:val="003239E8"/>
    <w:rsid w:val="0032639E"/>
    <w:rsid w:val="00330683"/>
    <w:rsid w:val="00331B32"/>
    <w:rsid w:val="0034008C"/>
    <w:rsid w:val="00385CB0"/>
    <w:rsid w:val="00396E63"/>
    <w:rsid w:val="0042620E"/>
    <w:rsid w:val="00440247"/>
    <w:rsid w:val="004451A0"/>
    <w:rsid w:val="0044659B"/>
    <w:rsid w:val="00447733"/>
    <w:rsid w:val="0046180A"/>
    <w:rsid w:val="00471941"/>
    <w:rsid w:val="00491476"/>
    <w:rsid w:val="004B3B60"/>
    <w:rsid w:val="004B5556"/>
    <w:rsid w:val="004C232E"/>
    <w:rsid w:val="004E63D1"/>
    <w:rsid w:val="004F4E04"/>
    <w:rsid w:val="00501A08"/>
    <w:rsid w:val="005527C6"/>
    <w:rsid w:val="005975C8"/>
    <w:rsid w:val="005A369B"/>
    <w:rsid w:val="005B0852"/>
    <w:rsid w:val="005B5AAE"/>
    <w:rsid w:val="005D5C65"/>
    <w:rsid w:val="005D5F2A"/>
    <w:rsid w:val="005F4C57"/>
    <w:rsid w:val="00637C0C"/>
    <w:rsid w:val="00661811"/>
    <w:rsid w:val="006A059C"/>
    <w:rsid w:val="006B1FB1"/>
    <w:rsid w:val="006C6B00"/>
    <w:rsid w:val="006F01C1"/>
    <w:rsid w:val="006F518C"/>
    <w:rsid w:val="007117B6"/>
    <w:rsid w:val="00713C79"/>
    <w:rsid w:val="00741FA6"/>
    <w:rsid w:val="00761AFE"/>
    <w:rsid w:val="007876C0"/>
    <w:rsid w:val="00787980"/>
    <w:rsid w:val="007911F0"/>
    <w:rsid w:val="007960DB"/>
    <w:rsid w:val="007A2BC1"/>
    <w:rsid w:val="007A423D"/>
    <w:rsid w:val="007C4797"/>
    <w:rsid w:val="007E00ED"/>
    <w:rsid w:val="007E22FE"/>
    <w:rsid w:val="007F3458"/>
    <w:rsid w:val="008331AF"/>
    <w:rsid w:val="00845352"/>
    <w:rsid w:val="0085709C"/>
    <w:rsid w:val="00860D7E"/>
    <w:rsid w:val="008956FC"/>
    <w:rsid w:val="008A56A4"/>
    <w:rsid w:val="008E3F88"/>
    <w:rsid w:val="00944EE0"/>
    <w:rsid w:val="00951817"/>
    <w:rsid w:val="00957579"/>
    <w:rsid w:val="00995C76"/>
    <w:rsid w:val="00997A01"/>
    <w:rsid w:val="009C1218"/>
    <w:rsid w:val="009D40FF"/>
    <w:rsid w:val="009E41A3"/>
    <w:rsid w:val="009F6881"/>
    <w:rsid w:val="00A4075B"/>
    <w:rsid w:val="00A45D6D"/>
    <w:rsid w:val="00A96342"/>
    <w:rsid w:val="00AD303E"/>
    <w:rsid w:val="00B36478"/>
    <w:rsid w:val="00B50701"/>
    <w:rsid w:val="00B71576"/>
    <w:rsid w:val="00B73CA2"/>
    <w:rsid w:val="00B85846"/>
    <w:rsid w:val="00B91226"/>
    <w:rsid w:val="00B92A5C"/>
    <w:rsid w:val="00BB1BC2"/>
    <w:rsid w:val="00BB51F3"/>
    <w:rsid w:val="00BC690F"/>
    <w:rsid w:val="00BE5059"/>
    <w:rsid w:val="00BF1944"/>
    <w:rsid w:val="00C12161"/>
    <w:rsid w:val="00C20390"/>
    <w:rsid w:val="00C22236"/>
    <w:rsid w:val="00C4244D"/>
    <w:rsid w:val="00C51F32"/>
    <w:rsid w:val="00C753A9"/>
    <w:rsid w:val="00CA1EE3"/>
    <w:rsid w:val="00CE4F87"/>
    <w:rsid w:val="00D047D9"/>
    <w:rsid w:val="00D10091"/>
    <w:rsid w:val="00D10590"/>
    <w:rsid w:val="00D562AE"/>
    <w:rsid w:val="00D5695B"/>
    <w:rsid w:val="00D62C9A"/>
    <w:rsid w:val="00DA5956"/>
    <w:rsid w:val="00DB1937"/>
    <w:rsid w:val="00DB3118"/>
    <w:rsid w:val="00DB6506"/>
    <w:rsid w:val="00E07383"/>
    <w:rsid w:val="00E12DBA"/>
    <w:rsid w:val="00E16942"/>
    <w:rsid w:val="00E20EF2"/>
    <w:rsid w:val="00E24929"/>
    <w:rsid w:val="00E27917"/>
    <w:rsid w:val="00E65ABA"/>
    <w:rsid w:val="00E80D52"/>
    <w:rsid w:val="00E91B7D"/>
    <w:rsid w:val="00E94B5C"/>
    <w:rsid w:val="00E96054"/>
    <w:rsid w:val="00EA61E4"/>
    <w:rsid w:val="00EB62CD"/>
    <w:rsid w:val="00EC5D1C"/>
    <w:rsid w:val="00ED1A7E"/>
    <w:rsid w:val="00F27246"/>
    <w:rsid w:val="00F278AC"/>
    <w:rsid w:val="00F37FB1"/>
    <w:rsid w:val="00F42AEF"/>
    <w:rsid w:val="00F65F1A"/>
    <w:rsid w:val="00F66896"/>
    <w:rsid w:val="00F80F64"/>
    <w:rsid w:val="00F8291B"/>
    <w:rsid w:val="00FC7BD5"/>
    <w:rsid w:val="00FF469E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63E70"/>
  <w15:chartTrackingRefBased/>
  <w15:docId w15:val="{B6D8E312-96B9-4386-BCFB-2007CF1B6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9E"/>
  </w:style>
  <w:style w:type="paragraph" w:styleId="Heading1">
    <w:name w:val="heading 1"/>
    <w:basedOn w:val="Normal"/>
    <w:next w:val="Normal"/>
    <w:link w:val="Heading1Char"/>
    <w:uiPriority w:val="9"/>
    <w:qFormat/>
    <w:rsid w:val="0032639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3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3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75A42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3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3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3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39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639E"/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39E"/>
    <w:rPr>
      <w:rFonts w:asciiTheme="majorHAnsi" w:eastAsiaTheme="majorEastAsia" w:hAnsiTheme="majorHAnsi" w:cstheme="majorBidi"/>
      <w:caps/>
      <w:color w:val="75A42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39E"/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39E"/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39E"/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39E"/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paragraph" w:styleId="Header">
    <w:name w:val="header"/>
    <w:basedOn w:val="Normal"/>
    <w:link w:val="HeaderChar"/>
    <w:uiPriority w:val="99"/>
    <w:unhideWhenUsed/>
    <w:qFormat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39E"/>
  </w:style>
  <w:style w:type="paragraph" w:styleId="Footer">
    <w:name w:val="footer"/>
    <w:basedOn w:val="Normal"/>
    <w:link w:val="Foot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39E"/>
  </w:style>
  <w:style w:type="paragraph" w:styleId="Caption">
    <w:name w:val="caption"/>
    <w:basedOn w:val="Normal"/>
    <w:next w:val="Normal"/>
    <w:uiPriority w:val="35"/>
    <w:semiHidden/>
    <w:unhideWhenUsed/>
    <w:qFormat/>
    <w:rsid w:val="0032639E"/>
    <w:pPr>
      <w:spacing w:line="240" w:lineRule="auto"/>
    </w:pPr>
    <w:rPr>
      <w:b/>
      <w:bCs/>
      <w:smallCaps/>
      <w:color w:val="134770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2639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2639E"/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39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39E"/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2639E"/>
    <w:rPr>
      <w:b/>
      <w:bCs/>
    </w:rPr>
  </w:style>
  <w:style w:type="character" w:styleId="Emphasis">
    <w:name w:val="Emphasis"/>
    <w:basedOn w:val="DefaultParagraphFont"/>
    <w:uiPriority w:val="20"/>
    <w:qFormat/>
    <w:rsid w:val="0032639E"/>
    <w:rPr>
      <w:i/>
      <w:iCs/>
    </w:rPr>
  </w:style>
  <w:style w:type="paragraph" w:styleId="NoSpacing">
    <w:name w:val="No Spacing"/>
    <w:uiPriority w:val="1"/>
    <w:qFormat/>
    <w:rsid w:val="0032639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2639E"/>
    <w:pPr>
      <w:spacing w:before="120" w:after="120"/>
      <w:ind w:left="720"/>
    </w:pPr>
    <w:rPr>
      <w:color w:val="134770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2639E"/>
    <w:rPr>
      <w:color w:val="134770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39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39E"/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2639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2639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263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2639E"/>
    <w:rPr>
      <w:b/>
      <w:bCs/>
      <w:smallCaps/>
      <w:color w:val="134770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2639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639E"/>
    <w:pPr>
      <w:outlineLvl w:val="9"/>
    </w:pPr>
  </w:style>
  <w:style w:type="character" w:customStyle="1" w:styleId="Bodytext4">
    <w:name w:val="Body text (4)_"/>
    <w:link w:val="Bodytext40"/>
    <w:rsid w:val="00EC5D1C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EC5D1C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C5D1C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C1216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C12161"/>
  </w:style>
  <w:style w:type="table" w:styleId="TableGrid">
    <w:name w:val="Table Grid"/>
    <w:aliases w:val="tham khao"/>
    <w:basedOn w:val="TableNormal"/>
    <w:uiPriority w:val="39"/>
    <w:rsid w:val="00C12161"/>
    <w:pPr>
      <w:spacing w:after="0" w:line="240" w:lineRule="auto"/>
    </w:pPr>
    <w:rPr>
      <w:rFonts w:ascii="Calibri" w:eastAsia="Calibri" w:hAnsi="Calibri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vidu">
    <w:name w:val="so.vidu"/>
    <w:basedOn w:val="Normal"/>
    <w:next w:val="Normal"/>
    <w:link w:val="soviduChar"/>
    <w:qFormat/>
    <w:rsid w:val="00D562AE"/>
    <w:pPr>
      <w:numPr>
        <w:numId w:val="2"/>
      </w:numPr>
      <w:tabs>
        <w:tab w:val="left" w:pos="420"/>
        <w:tab w:val="left" w:pos="2548"/>
        <w:tab w:val="left" w:pos="4802"/>
        <w:tab w:val="left" w:pos="711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soviduChar">
    <w:name w:val="so.vidu Char"/>
    <w:basedOn w:val="DefaultParagraphFont"/>
    <w:link w:val="sovidu"/>
    <w:rsid w:val="00D562AE"/>
    <w:rPr>
      <w:rFonts w:ascii="Times New Roman" w:eastAsia="Times New Roman" w:hAnsi="Times New Roman" w:cs="Times New Roman"/>
      <w:sz w:val="24"/>
      <w:szCs w:val="24"/>
      <w:lang w:val="nl-NL"/>
    </w:rPr>
  </w:style>
  <w:style w:type="paragraph" w:customStyle="1" w:styleId="Normal0">
    <w:name w:val="Normal_0"/>
    <w:link w:val="Normal0Char"/>
    <w:qFormat/>
    <w:rsid w:val="007A2BC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rmal0Char">
    <w:name w:val="Normal_0 Char"/>
    <w:link w:val="Normal0"/>
    <w:uiPriority w:val="99"/>
    <w:rsid w:val="007A2BC1"/>
    <w:rPr>
      <w:rFonts w:ascii="Times New Roman" w:eastAsia="Calibri" w:hAnsi="Times New Roman" w:cs="Times New Roman"/>
      <w:sz w:val="20"/>
      <w:szCs w:val="2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331B32"/>
    <w:pPr>
      <w:numPr>
        <w:numId w:val="15"/>
      </w:numPr>
      <w:tabs>
        <w:tab w:val="center" w:pos="5600"/>
        <w:tab w:val="right" w:pos="10200"/>
      </w:tabs>
      <w:spacing w:before="120" w:after="0" w:line="276" w:lineRule="auto"/>
      <w:contextualSpacing w:val="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BE5059"/>
    <w:rPr>
      <w:rFonts w:ascii="Times New Roman" w:eastAsia="Calibri" w:hAnsi="Times New Roman" w:cs="Times New Roman"/>
      <w:sz w:val="24"/>
      <w:szCs w:val="24"/>
    </w:rPr>
  </w:style>
  <w:style w:type="paragraph" w:customStyle="1" w:styleId="msolistparagraph0">
    <w:name w:val="msolistparagraph"/>
    <w:basedOn w:val="Normal"/>
    <w:rsid w:val="00E12DBA"/>
    <w:pPr>
      <w:spacing w:after="200" w:line="276" w:lineRule="auto"/>
      <w:ind w:left="720"/>
    </w:pPr>
    <w:rPr>
      <w:rFonts w:ascii="Arial" w:eastAsia="Calibri" w:hAnsi="Arial" w:cs="Arial"/>
      <w:sz w:val="24"/>
      <w:szCs w:val="24"/>
      <w:lang w:val="vi-VN"/>
    </w:rPr>
  </w:style>
  <w:style w:type="paragraph" w:customStyle="1" w:styleId="1">
    <w:name w:val="1"/>
    <w:basedOn w:val="Normal"/>
    <w:autoRedefine/>
    <w:rsid w:val="00BF1944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671" Type="http://schemas.openxmlformats.org/officeDocument/2006/relationships/oleObject" Target="embeddings/oleObject351.bin"/><Relationship Id="rId21" Type="http://schemas.openxmlformats.org/officeDocument/2006/relationships/image" Target="media/image9.wmf"/><Relationship Id="rId324" Type="http://schemas.openxmlformats.org/officeDocument/2006/relationships/oleObject" Target="embeddings/oleObject169.bin"/><Relationship Id="rId531" Type="http://schemas.openxmlformats.org/officeDocument/2006/relationships/image" Target="media/image247.wmf"/><Relationship Id="rId629" Type="http://schemas.openxmlformats.org/officeDocument/2006/relationships/image" Target="media/image296.wmf"/><Relationship Id="rId170" Type="http://schemas.openxmlformats.org/officeDocument/2006/relationships/oleObject" Target="embeddings/oleObject92.bin"/><Relationship Id="rId268" Type="http://schemas.openxmlformats.org/officeDocument/2006/relationships/oleObject" Target="embeddings/oleObject141.bin"/><Relationship Id="rId475" Type="http://schemas.openxmlformats.org/officeDocument/2006/relationships/image" Target="media/image219.wmf"/><Relationship Id="rId682" Type="http://schemas.openxmlformats.org/officeDocument/2006/relationships/image" Target="media/image320.wmf"/><Relationship Id="rId32" Type="http://schemas.openxmlformats.org/officeDocument/2006/relationships/oleObject" Target="embeddings/oleObject12.bin"/><Relationship Id="rId128" Type="http://schemas.openxmlformats.org/officeDocument/2006/relationships/oleObject" Target="embeddings/oleObject71.bin"/><Relationship Id="rId335" Type="http://schemas.openxmlformats.org/officeDocument/2006/relationships/image" Target="media/image155.wmf"/><Relationship Id="rId542" Type="http://schemas.openxmlformats.org/officeDocument/2006/relationships/oleObject" Target="embeddings/oleObject284.bin"/><Relationship Id="rId181" Type="http://schemas.openxmlformats.org/officeDocument/2006/relationships/image" Target="media/image78.wmf"/><Relationship Id="rId402" Type="http://schemas.openxmlformats.org/officeDocument/2006/relationships/oleObject" Target="embeddings/oleObject209.bin"/><Relationship Id="rId279" Type="http://schemas.openxmlformats.org/officeDocument/2006/relationships/image" Target="media/image127.wmf"/><Relationship Id="rId486" Type="http://schemas.openxmlformats.org/officeDocument/2006/relationships/oleObject" Target="embeddings/oleObject256.bin"/><Relationship Id="rId693" Type="http://schemas.openxmlformats.org/officeDocument/2006/relationships/theme" Target="theme/theme1.xml"/><Relationship Id="rId43" Type="http://schemas.openxmlformats.org/officeDocument/2006/relationships/oleObject" Target="embeddings/oleObject20.bin"/><Relationship Id="rId139" Type="http://schemas.openxmlformats.org/officeDocument/2006/relationships/image" Target="media/image57.wmf"/><Relationship Id="rId346" Type="http://schemas.openxmlformats.org/officeDocument/2006/relationships/oleObject" Target="embeddings/oleObject180.bin"/><Relationship Id="rId553" Type="http://schemas.openxmlformats.org/officeDocument/2006/relationships/image" Target="media/image258.wmf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0.bin"/><Relationship Id="rId413" Type="http://schemas.openxmlformats.org/officeDocument/2006/relationships/image" Target="media/image188.wmf"/><Relationship Id="rId497" Type="http://schemas.openxmlformats.org/officeDocument/2006/relationships/image" Target="media/image230.wmf"/><Relationship Id="rId620" Type="http://schemas.openxmlformats.org/officeDocument/2006/relationships/oleObject" Target="embeddings/oleObject323.bin"/><Relationship Id="rId357" Type="http://schemas.openxmlformats.org/officeDocument/2006/relationships/image" Target="media/image166.wmf"/><Relationship Id="rId54" Type="http://schemas.openxmlformats.org/officeDocument/2006/relationships/image" Target="media/image18.wmf"/><Relationship Id="rId217" Type="http://schemas.openxmlformats.org/officeDocument/2006/relationships/image" Target="media/image96.wmf"/><Relationship Id="rId564" Type="http://schemas.openxmlformats.org/officeDocument/2006/relationships/oleObject" Target="embeddings/oleObject295.bin"/><Relationship Id="rId424" Type="http://schemas.openxmlformats.org/officeDocument/2006/relationships/oleObject" Target="embeddings/oleObject225.bin"/><Relationship Id="rId631" Type="http://schemas.openxmlformats.org/officeDocument/2006/relationships/oleObject" Target="embeddings/oleObject329.bin"/><Relationship Id="rId270" Type="http://schemas.openxmlformats.org/officeDocument/2006/relationships/oleObject" Target="embeddings/oleObject142.bin"/><Relationship Id="rId65" Type="http://schemas.openxmlformats.org/officeDocument/2006/relationships/oleObject" Target="embeddings/oleObject36.bin"/><Relationship Id="rId130" Type="http://schemas.openxmlformats.org/officeDocument/2006/relationships/oleObject" Target="embeddings/oleObject72.bin"/><Relationship Id="rId368" Type="http://schemas.openxmlformats.org/officeDocument/2006/relationships/oleObject" Target="embeddings/oleObject191.bin"/><Relationship Id="rId575" Type="http://schemas.openxmlformats.org/officeDocument/2006/relationships/image" Target="media/image269.wmf"/><Relationship Id="rId228" Type="http://schemas.openxmlformats.org/officeDocument/2006/relationships/oleObject" Target="embeddings/oleObject121.bin"/><Relationship Id="rId435" Type="http://schemas.openxmlformats.org/officeDocument/2006/relationships/image" Target="media/image199.wmf"/><Relationship Id="rId642" Type="http://schemas.openxmlformats.org/officeDocument/2006/relationships/image" Target="media/image300.wmf"/><Relationship Id="rId281" Type="http://schemas.openxmlformats.org/officeDocument/2006/relationships/image" Target="media/image128.wmf"/><Relationship Id="rId502" Type="http://schemas.openxmlformats.org/officeDocument/2006/relationships/oleObject" Target="embeddings/oleObject264.bin"/><Relationship Id="rId76" Type="http://schemas.openxmlformats.org/officeDocument/2006/relationships/oleObject" Target="embeddings/oleObject45.bin"/><Relationship Id="rId141" Type="http://schemas.openxmlformats.org/officeDocument/2006/relationships/image" Target="media/image58.wmf"/><Relationship Id="rId379" Type="http://schemas.openxmlformats.org/officeDocument/2006/relationships/image" Target="media/image177.wmf"/><Relationship Id="rId586" Type="http://schemas.openxmlformats.org/officeDocument/2006/relationships/oleObject" Target="embeddings/oleObject306.bin"/><Relationship Id="rId7" Type="http://schemas.openxmlformats.org/officeDocument/2006/relationships/image" Target="media/image1.gif"/><Relationship Id="rId239" Type="http://schemas.openxmlformats.org/officeDocument/2006/relationships/image" Target="media/image107.wmf"/><Relationship Id="rId446" Type="http://schemas.openxmlformats.org/officeDocument/2006/relationships/oleObject" Target="embeddings/oleObject236.bin"/><Relationship Id="rId653" Type="http://schemas.openxmlformats.org/officeDocument/2006/relationships/oleObject" Target="embeddings/oleObject342.bin"/><Relationship Id="rId292" Type="http://schemas.openxmlformats.org/officeDocument/2006/relationships/oleObject" Target="embeddings/oleObject153.bin"/><Relationship Id="rId306" Type="http://schemas.openxmlformats.org/officeDocument/2006/relationships/oleObject" Target="embeddings/oleObject160.bin"/><Relationship Id="rId87" Type="http://schemas.openxmlformats.org/officeDocument/2006/relationships/image" Target="media/image31.wmf"/><Relationship Id="rId513" Type="http://schemas.openxmlformats.org/officeDocument/2006/relationships/image" Target="media/image238.wmf"/><Relationship Id="rId597" Type="http://schemas.openxmlformats.org/officeDocument/2006/relationships/image" Target="media/image280.wmf"/><Relationship Id="rId152" Type="http://schemas.openxmlformats.org/officeDocument/2006/relationships/oleObject" Target="embeddings/oleObject83.bin"/><Relationship Id="rId457" Type="http://schemas.openxmlformats.org/officeDocument/2006/relationships/image" Target="media/image210.wmf"/><Relationship Id="rId664" Type="http://schemas.openxmlformats.org/officeDocument/2006/relationships/image" Target="media/image311.wmf"/><Relationship Id="rId14" Type="http://schemas.openxmlformats.org/officeDocument/2006/relationships/oleObject" Target="embeddings/oleObject3.bin"/><Relationship Id="rId317" Type="http://schemas.openxmlformats.org/officeDocument/2006/relationships/image" Target="media/image146.wmf"/><Relationship Id="rId524" Type="http://schemas.openxmlformats.org/officeDocument/2006/relationships/oleObject" Target="embeddings/oleObject275.bin"/><Relationship Id="rId98" Type="http://schemas.openxmlformats.org/officeDocument/2006/relationships/oleObject" Target="embeddings/oleObject56.bin"/><Relationship Id="rId163" Type="http://schemas.openxmlformats.org/officeDocument/2006/relationships/image" Target="media/image69.wmf"/><Relationship Id="rId370" Type="http://schemas.openxmlformats.org/officeDocument/2006/relationships/oleObject" Target="embeddings/oleObject192.bin"/><Relationship Id="rId230" Type="http://schemas.openxmlformats.org/officeDocument/2006/relationships/oleObject" Target="embeddings/oleObject122.bin"/><Relationship Id="rId468" Type="http://schemas.openxmlformats.org/officeDocument/2006/relationships/oleObject" Target="embeddings/oleObject247.bin"/><Relationship Id="rId675" Type="http://schemas.openxmlformats.org/officeDocument/2006/relationships/oleObject" Target="embeddings/oleObject353.bin"/><Relationship Id="rId25" Type="http://schemas.openxmlformats.org/officeDocument/2006/relationships/image" Target="media/image11.wmf"/><Relationship Id="rId328" Type="http://schemas.openxmlformats.org/officeDocument/2006/relationships/oleObject" Target="embeddings/oleObject171.bin"/><Relationship Id="rId535" Type="http://schemas.openxmlformats.org/officeDocument/2006/relationships/image" Target="media/image249.wmf"/><Relationship Id="rId174" Type="http://schemas.openxmlformats.org/officeDocument/2006/relationships/oleObject" Target="embeddings/oleObject94.bin"/><Relationship Id="rId381" Type="http://schemas.openxmlformats.org/officeDocument/2006/relationships/image" Target="media/image178.wmf"/><Relationship Id="rId602" Type="http://schemas.openxmlformats.org/officeDocument/2006/relationships/oleObject" Target="embeddings/oleObject314.bin"/><Relationship Id="rId241" Type="http://schemas.openxmlformats.org/officeDocument/2006/relationships/image" Target="media/image108.wmf"/><Relationship Id="rId479" Type="http://schemas.openxmlformats.org/officeDocument/2006/relationships/image" Target="media/image221.wmf"/><Relationship Id="rId686" Type="http://schemas.openxmlformats.org/officeDocument/2006/relationships/image" Target="media/image322.wmf"/><Relationship Id="rId36" Type="http://schemas.openxmlformats.org/officeDocument/2006/relationships/oleObject" Target="embeddings/oleObject14.bin"/><Relationship Id="rId339" Type="http://schemas.openxmlformats.org/officeDocument/2006/relationships/image" Target="media/image157.wmf"/><Relationship Id="rId546" Type="http://schemas.openxmlformats.org/officeDocument/2006/relationships/oleObject" Target="embeddings/oleObject286.bin"/><Relationship Id="rId101" Type="http://schemas.openxmlformats.org/officeDocument/2006/relationships/image" Target="media/image38.wmf"/><Relationship Id="rId185" Type="http://schemas.openxmlformats.org/officeDocument/2006/relationships/image" Target="media/image80.wmf"/><Relationship Id="rId406" Type="http://schemas.openxmlformats.org/officeDocument/2006/relationships/oleObject" Target="embeddings/oleObject213.bin"/><Relationship Id="rId392" Type="http://schemas.openxmlformats.org/officeDocument/2006/relationships/oleObject" Target="embeddings/oleObject203.bin"/><Relationship Id="rId613" Type="http://schemas.openxmlformats.org/officeDocument/2006/relationships/image" Target="media/image288.wmf"/><Relationship Id="rId252" Type="http://schemas.openxmlformats.org/officeDocument/2006/relationships/oleObject" Target="embeddings/oleObject133.bin"/><Relationship Id="rId47" Type="http://schemas.openxmlformats.org/officeDocument/2006/relationships/oleObject" Target="embeddings/oleObject24.bin"/><Relationship Id="rId112" Type="http://schemas.openxmlformats.org/officeDocument/2006/relationships/oleObject" Target="embeddings/oleObject63.bin"/><Relationship Id="rId557" Type="http://schemas.openxmlformats.org/officeDocument/2006/relationships/image" Target="media/image260.wmf"/><Relationship Id="rId196" Type="http://schemas.openxmlformats.org/officeDocument/2006/relationships/oleObject" Target="embeddings/oleObject105.bin"/><Relationship Id="rId417" Type="http://schemas.openxmlformats.org/officeDocument/2006/relationships/image" Target="media/image190.wmf"/><Relationship Id="rId624" Type="http://schemas.openxmlformats.org/officeDocument/2006/relationships/oleObject" Target="embeddings/oleObject325.bin"/><Relationship Id="rId263" Type="http://schemas.openxmlformats.org/officeDocument/2006/relationships/image" Target="media/image119.wmf"/><Relationship Id="rId470" Type="http://schemas.openxmlformats.org/officeDocument/2006/relationships/oleObject" Target="embeddings/oleObject248.bin"/><Relationship Id="rId58" Type="http://schemas.openxmlformats.org/officeDocument/2006/relationships/image" Target="media/image20.wmf"/><Relationship Id="rId123" Type="http://schemas.openxmlformats.org/officeDocument/2006/relationships/image" Target="media/image49.wmf"/><Relationship Id="rId330" Type="http://schemas.openxmlformats.org/officeDocument/2006/relationships/oleObject" Target="embeddings/oleObject172.bin"/><Relationship Id="rId568" Type="http://schemas.openxmlformats.org/officeDocument/2006/relationships/oleObject" Target="embeddings/oleObject297.bin"/><Relationship Id="rId428" Type="http://schemas.openxmlformats.org/officeDocument/2006/relationships/oleObject" Target="embeddings/oleObject227.bin"/><Relationship Id="rId635" Type="http://schemas.openxmlformats.org/officeDocument/2006/relationships/oleObject" Target="embeddings/oleObject333.bin"/><Relationship Id="rId274" Type="http://schemas.openxmlformats.org/officeDocument/2006/relationships/oleObject" Target="embeddings/oleObject144.bin"/><Relationship Id="rId481" Type="http://schemas.openxmlformats.org/officeDocument/2006/relationships/image" Target="media/image222.wmf"/><Relationship Id="rId69" Type="http://schemas.openxmlformats.org/officeDocument/2006/relationships/oleObject" Target="embeddings/oleObject38.bin"/><Relationship Id="rId134" Type="http://schemas.openxmlformats.org/officeDocument/2006/relationships/oleObject" Target="embeddings/oleObject74.bin"/><Relationship Id="rId579" Type="http://schemas.openxmlformats.org/officeDocument/2006/relationships/image" Target="media/image271.wmf"/><Relationship Id="rId341" Type="http://schemas.openxmlformats.org/officeDocument/2006/relationships/image" Target="media/image158.wmf"/><Relationship Id="rId439" Type="http://schemas.openxmlformats.org/officeDocument/2006/relationships/image" Target="media/image201.wmf"/><Relationship Id="rId646" Type="http://schemas.openxmlformats.org/officeDocument/2006/relationships/image" Target="media/image302.wmf"/><Relationship Id="rId201" Type="http://schemas.openxmlformats.org/officeDocument/2006/relationships/image" Target="media/image88.wmf"/><Relationship Id="rId285" Type="http://schemas.openxmlformats.org/officeDocument/2006/relationships/image" Target="media/image130.wmf"/><Relationship Id="rId506" Type="http://schemas.openxmlformats.org/officeDocument/2006/relationships/oleObject" Target="embeddings/oleObject266.bin"/><Relationship Id="rId492" Type="http://schemas.openxmlformats.org/officeDocument/2006/relationships/oleObject" Target="embeddings/oleObject259.bin"/><Relationship Id="rId145" Type="http://schemas.openxmlformats.org/officeDocument/2006/relationships/image" Target="media/image60.wmf"/><Relationship Id="rId352" Type="http://schemas.openxmlformats.org/officeDocument/2006/relationships/oleObject" Target="embeddings/oleObject183.bin"/><Relationship Id="rId212" Type="http://schemas.openxmlformats.org/officeDocument/2006/relationships/oleObject" Target="embeddings/oleObject113.bin"/><Relationship Id="rId657" Type="http://schemas.openxmlformats.org/officeDocument/2006/relationships/oleObject" Target="embeddings/oleObject344.bin"/><Relationship Id="rId296" Type="http://schemas.openxmlformats.org/officeDocument/2006/relationships/oleObject" Target="embeddings/oleObject155.bin"/><Relationship Id="rId517" Type="http://schemas.openxmlformats.org/officeDocument/2006/relationships/image" Target="media/image240.wmf"/><Relationship Id="rId60" Type="http://schemas.openxmlformats.org/officeDocument/2006/relationships/image" Target="media/image21.wmf"/><Relationship Id="rId156" Type="http://schemas.openxmlformats.org/officeDocument/2006/relationships/oleObject" Target="embeddings/oleObject85.bin"/><Relationship Id="rId198" Type="http://schemas.openxmlformats.org/officeDocument/2006/relationships/oleObject" Target="embeddings/oleObject106.bin"/><Relationship Id="rId321" Type="http://schemas.openxmlformats.org/officeDocument/2006/relationships/image" Target="media/image148.wmf"/><Relationship Id="rId363" Type="http://schemas.openxmlformats.org/officeDocument/2006/relationships/image" Target="media/image169.wmf"/><Relationship Id="rId419" Type="http://schemas.openxmlformats.org/officeDocument/2006/relationships/image" Target="media/image191.wmf"/><Relationship Id="rId570" Type="http://schemas.openxmlformats.org/officeDocument/2006/relationships/oleObject" Target="embeddings/oleObject298.bin"/><Relationship Id="rId626" Type="http://schemas.openxmlformats.org/officeDocument/2006/relationships/oleObject" Target="embeddings/oleObject326.bin"/><Relationship Id="rId223" Type="http://schemas.openxmlformats.org/officeDocument/2006/relationships/image" Target="media/image99.wmf"/><Relationship Id="rId430" Type="http://schemas.openxmlformats.org/officeDocument/2006/relationships/oleObject" Target="embeddings/oleObject228.bin"/><Relationship Id="rId668" Type="http://schemas.openxmlformats.org/officeDocument/2006/relationships/image" Target="media/image313.wmf"/><Relationship Id="rId18" Type="http://schemas.openxmlformats.org/officeDocument/2006/relationships/oleObject" Target="embeddings/oleObject5.bin"/><Relationship Id="rId265" Type="http://schemas.openxmlformats.org/officeDocument/2006/relationships/image" Target="media/image120.wmf"/><Relationship Id="rId472" Type="http://schemas.openxmlformats.org/officeDocument/2006/relationships/oleObject" Target="embeddings/oleObject249.bin"/><Relationship Id="rId528" Type="http://schemas.openxmlformats.org/officeDocument/2006/relationships/oleObject" Target="embeddings/oleObject277.bin"/><Relationship Id="rId125" Type="http://schemas.openxmlformats.org/officeDocument/2006/relationships/image" Target="media/image50.wmf"/><Relationship Id="rId167" Type="http://schemas.openxmlformats.org/officeDocument/2006/relationships/image" Target="media/image71.wmf"/><Relationship Id="rId332" Type="http://schemas.openxmlformats.org/officeDocument/2006/relationships/oleObject" Target="embeddings/oleObject173.bin"/><Relationship Id="rId374" Type="http://schemas.openxmlformats.org/officeDocument/2006/relationships/oleObject" Target="embeddings/oleObject194.bin"/><Relationship Id="rId581" Type="http://schemas.openxmlformats.org/officeDocument/2006/relationships/image" Target="media/image272.wmf"/><Relationship Id="rId71" Type="http://schemas.openxmlformats.org/officeDocument/2006/relationships/oleObject" Target="embeddings/oleObject40.bin"/><Relationship Id="rId234" Type="http://schemas.openxmlformats.org/officeDocument/2006/relationships/oleObject" Target="embeddings/oleObject124.bin"/><Relationship Id="rId637" Type="http://schemas.openxmlformats.org/officeDocument/2006/relationships/oleObject" Target="embeddings/oleObject334.bin"/><Relationship Id="rId679" Type="http://schemas.openxmlformats.org/officeDocument/2006/relationships/oleObject" Target="embeddings/oleObject35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45.bin"/><Relationship Id="rId441" Type="http://schemas.openxmlformats.org/officeDocument/2006/relationships/image" Target="media/image202.wmf"/><Relationship Id="rId483" Type="http://schemas.openxmlformats.org/officeDocument/2006/relationships/image" Target="media/image223.wmf"/><Relationship Id="rId539" Type="http://schemas.openxmlformats.org/officeDocument/2006/relationships/image" Target="media/image251.wmf"/><Relationship Id="rId690" Type="http://schemas.openxmlformats.org/officeDocument/2006/relationships/header" Target="header1.xml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75.bin"/><Relationship Id="rId178" Type="http://schemas.openxmlformats.org/officeDocument/2006/relationships/oleObject" Target="embeddings/oleObject96.bin"/><Relationship Id="rId301" Type="http://schemas.openxmlformats.org/officeDocument/2006/relationships/image" Target="media/image138.wmf"/><Relationship Id="rId343" Type="http://schemas.openxmlformats.org/officeDocument/2006/relationships/image" Target="media/image159.wmf"/><Relationship Id="rId550" Type="http://schemas.openxmlformats.org/officeDocument/2006/relationships/oleObject" Target="embeddings/oleObject288.bin"/><Relationship Id="rId82" Type="http://schemas.openxmlformats.org/officeDocument/2006/relationships/oleObject" Target="embeddings/oleObject48.bin"/><Relationship Id="rId203" Type="http://schemas.openxmlformats.org/officeDocument/2006/relationships/image" Target="media/image89.wmf"/><Relationship Id="rId385" Type="http://schemas.openxmlformats.org/officeDocument/2006/relationships/image" Target="media/image180.wmf"/><Relationship Id="rId592" Type="http://schemas.openxmlformats.org/officeDocument/2006/relationships/oleObject" Target="embeddings/oleObject309.bin"/><Relationship Id="rId606" Type="http://schemas.openxmlformats.org/officeDocument/2006/relationships/oleObject" Target="embeddings/oleObject316.bin"/><Relationship Id="rId648" Type="http://schemas.openxmlformats.org/officeDocument/2006/relationships/image" Target="media/image303.wmf"/><Relationship Id="rId245" Type="http://schemas.openxmlformats.org/officeDocument/2006/relationships/image" Target="media/image110.wmf"/><Relationship Id="rId287" Type="http://schemas.openxmlformats.org/officeDocument/2006/relationships/image" Target="media/image131.wmf"/><Relationship Id="rId410" Type="http://schemas.openxmlformats.org/officeDocument/2006/relationships/oleObject" Target="embeddings/oleObject217.bin"/><Relationship Id="rId452" Type="http://schemas.openxmlformats.org/officeDocument/2006/relationships/oleObject" Target="embeddings/oleObject239.bin"/><Relationship Id="rId494" Type="http://schemas.openxmlformats.org/officeDocument/2006/relationships/oleObject" Target="embeddings/oleObject260.bin"/><Relationship Id="rId508" Type="http://schemas.openxmlformats.org/officeDocument/2006/relationships/oleObject" Target="embeddings/oleObject267.bin"/><Relationship Id="rId105" Type="http://schemas.openxmlformats.org/officeDocument/2006/relationships/image" Target="media/image40.wmf"/><Relationship Id="rId147" Type="http://schemas.openxmlformats.org/officeDocument/2006/relationships/image" Target="media/image61.wmf"/><Relationship Id="rId312" Type="http://schemas.openxmlformats.org/officeDocument/2006/relationships/oleObject" Target="embeddings/oleObject163.bin"/><Relationship Id="rId354" Type="http://schemas.openxmlformats.org/officeDocument/2006/relationships/oleObject" Target="embeddings/oleObject184.bin"/><Relationship Id="rId51" Type="http://schemas.openxmlformats.org/officeDocument/2006/relationships/oleObject" Target="embeddings/oleObject28.bin"/><Relationship Id="rId93" Type="http://schemas.openxmlformats.org/officeDocument/2006/relationships/image" Target="media/image34.wmf"/><Relationship Id="rId189" Type="http://schemas.openxmlformats.org/officeDocument/2006/relationships/image" Target="media/image82.wmf"/><Relationship Id="rId396" Type="http://schemas.openxmlformats.org/officeDocument/2006/relationships/oleObject" Target="embeddings/oleObject205.bin"/><Relationship Id="rId561" Type="http://schemas.openxmlformats.org/officeDocument/2006/relationships/image" Target="media/image262.wmf"/><Relationship Id="rId617" Type="http://schemas.openxmlformats.org/officeDocument/2006/relationships/image" Target="media/image290.wmf"/><Relationship Id="rId659" Type="http://schemas.openxmlformats.org/officeDocument/2006/relationships/oleObject" Target="embeddings/oleObject345.bin"/><Relationship Id="rId214" Type="http://schemas.openxmlformats.org/officeDocument/2006/relationships/oleObject" Target="embeddings/oleObject114.bin"/><Relationship Id="rId256" Type="http://schemas.openxmlformats.org/officeDocument/2006/relationships/oleObject" Target="embeddings/oleObject135.bin"/><Relationship Id="rId298" Type="http://schemas.openxmlformats.org/officeDocument/2006/relationships/oleObject" Target="embeddings/oleObject156.bin"/><Relationship Id="rId421" Type="http://schemas.openxmlformats.org/officeDocument/2006/relationships/image" Target="media/image192.wmf"/><Relationship Id="rId463" Type="http://schemas.openxmlformats.org/officeDocument/2006/relationships/image" Target="media/image213.wmf"/><Relationship Id="rId519" Type="http://schemas.openxmlformats.org/officeDocument/2006/relationships/image" Target="media/image241.wmf"/><Relationship Id="rId670" Type="http://schemas.openxmlformats.org/officeDocument/2006/relationships/image" Target="media/image314.wmf"/><Relationship Id="rId116" Type="http://schemas.openxmlformats.org/officeDocument/2006/relationships/oleObject" Target="embeddings/oleObject65.bin"/><Relationship Id="rId158" Type="http://schemas.openxmlformats.org/officeDocument/2006/relationships/oleObject" Target="embeddings/oleObject86.bin"/><Relationship Id="rId323" Type="http://schemas.openxmlformats.org/officeDocument/2006/relationships/image" Target="media/image149.wmf"/><Relationship Id="rId530" Type="http://schemas.openxmlformats.org/officeDocument/2006/relationships/oleObject" Target="embeddings/oleObject278.bin"/><Relationship Id="rId20" Type="http://schemas.openxmlformats.org/officeDocument/2006/relationships/oleObject" Target="embeddings/oleObject6.bin"/><Relationship Id="rId62" Type="http://schemas.openxmlformats.org/officeDocument/2006/relationships/image" Target="media/image22.wmf"/><Relationship Id="rId365" Type="http://schemas.openxmlformats.org/officeDocument/2006/relationships/image" Target="media/image170.wmf"/><Relationship Id="rId572" Type="http://schemas.openxmlformats.org/officeDocument/2006/relationships/oleObject" Target="embeddings/oleObject299.bin"/><Relationship Id="rId628" Type="http://schemas.openxmlformats.org/officeDocument/2006/relationships/oleObject" Target="embeddings/oleObject327.bin"/><Relationship Id="rId225" Type="http://schemas.openxmlformats.org/officeDocument/2006/relationships/image" Target="media/image100.wmf"/><Relationship Id="rId267" Type="http://schemas.openxmlformats.org/officeDocument/2006/relationships/image" Target="media/image121.wmf"/><Relationship Id="rId432" Type="http://schemas.openxmlformats.org/officeDocument/2006/relationships/oleObject" Target="embeddings/oleObject229.bin"/><Relationship Id="rId474" Type="http://schemas.openxmlformats.org/officeDocument/2006/relationships/oleObject" Target="embeddings/oleObject250.bin"/><Relationship Id="rId127" Type="http://schemas.openxmlformats.org/officeDocument/2006/relationships/image" Target="media/image51.wmf"/><Relationship Id="rId681" Type="http://schemas.openxmlformats.org/officeDocument/2006/relationships/oleObject" Target="embeddings/oleObject356.bin"/><Relationship Id="rId31" Type="http://schemas.openxmlformats.org/officeDocument/2006/relationships/image" Target="media/image14.wmf"/><Relationship Id="rId73" Type="http://schemas.openxmlformats.org/officeDocument/2006/relationships/oleObject" Target="embeddings/oleObject42.bin"/><Relationship Id="rId169" Type="http://schemas.openxmlformats.org/officeDocument/2006/relationships/image" Target="media/image72.wmf"/><Relationship Id="rId334" Type="http://schemas.openxmlformats.org/officeDocument/2006/relationships/oleObject" Target="embeddings/oleObject174.bin"/><Relationship Id="rId376" Type="http://schemas.openxmlformats.org/officeDocument/2006/relationships/oleObject" Target="embeddings/oleObject195.bin"/><Relationship Id="rId541" Type="http://schemas.openxmlformats.org/officeDocument/2006/relationships/image" Target="media/image252.wmf"/><Relationship Id="rId583" Type="http://schemas.openxmlformats.org/officeDocument/2006/relationships/image" Target="media/image273.wmf"/><Relationship Id="rId639" Type="http://schemas.openxmlformats.org/officeDocument/2006/relationships/oleObject" Target="embeddings/oleObject33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7.bin"/><Relationship Id="rId236" Type="http://schemas.openxmlformats.org/officeDocument/2006/relationships/oleObject" Target="embeddings/oleObject125.bin"/><Relationship Id="rId278" Type="http://schemas.openxmlformats.org/officeDocument/2006/relationships/oleObject" Target="embeddings/oleObject146.bin"/><Relationship Id="rId401" Type="http://schemas.openxmlformats.org/officeDocument/2006/relationships/oleObject" Target="embeddings/oleObject208.bin"/><Relationship Id="rId443" Type="http://schemas.openxmlformats.org/officeDocument/2006/relationships/image" Target="media/image203.wmf"/><Relationship Id="rId650" Type="http://schemas.openxmlformats.org/officeDocument/2006/relationships/image" Target="media/image304.wmf"/><Relationship Id="rId303" Type="http://schemas.openxmlformats.org/officeDocument/2006/relationships/image" Target="media/image139.wmf"/><Relationship Id="rId485" Type="http://schemas.openxmlformats.org/officeDocument/2006/relationships/image" Target="media/image224.wmf"/><Relationship Id="rId692" Type="http://schemas.openxmlformats.org/officeDocument/2006/relationships/fontTable" Target="fontTable.xml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9.bin"/><Relationship Id="rId138" Type="http://schemas.openxmlformats.org/officeDocument/2006/relationships/oleObject" Target="embeddings/oleObject76.bin"/><Relationship Id="rId345" Type="http://schemas.openxmlformats.org/officeDocument/2006/relationships/image" Target="media/image160.wmf"/><Relationship Id="rId387" Type="http://schemas.openxmlformats.org/officeDocument/2006/relationships/image" Target="media/image181.wmf"/><Relationship Id="rId510" Type="http://schemas.openxmlformats.org/officeDocument/2006/relationships/oleObject" Target="embeddings/oleObject268.bin"/><Relationship Id="rId552" Type="http://schemas.openxmlformats.org/officeDocument/2006/relationships/oleObject" Target="embeddings/oleObject289.bin"/><Relationship Id="rId594" Type="http://schemas.openxmlformats.org/officeDocument/2006/relationships/oleObject" Target="embeddings/oleObject310.bin"/><Relationship Id="rId608" Type="http://schemas.openxmlformats.org/officeDocument/2006/relationships/oleObject" Target="embeddings/oleObject317.bin"/><Relationship Id="rId191" Type="http://schemas.openxmlformats.org/officeDocument/2006/relationships/image" Target="media/image83.wmf"/><Relationship Id="rId205" Type="http://schemas.openxmlformats.org/officeDocument/2006/relationships/image" Target="media/image90.wmf"/><Relationship Id="rId247" Type="http://schemas.openxmlformats.org/officeDocument/2006/relationships/image" Target="media/image111.wmf"/><Relationship Id="rId412" Type="http://schemas.openxmlformats.org/officeDocument/2006/relationships/oleObject" Target="embeddings/oleObject219.bin"/><Relationship Id="rId107" Type="http://schemas.openxmlformats.org/officeDocument/2006/relationships/image" Target="media/image41.wmf"/><Relationship Id="rId289" Type="http://schemas.openxmlformats.org/officeDocument/2006/relationships/image" Target="media/image132.wmf"/><Relationship Id="rId454" Type="http://schemas.openxmlformats.org/officeDocument/2006/relationships/oleObject" Target="embeddings/oleObject240.bin"/><Relationship Id="rId496" Type="http://schemas.openxmlformats.org/officeDocument/2006/relationships/oleObject" Target="embeddings/oleObject261.bin"/><Relationship Id="rId661" Type="http://schemas.openxmlformats.org/officeDocument/2006/relationships/oleObject" Target="embeddings/oleObject346.bin"/><Relationship Id="rId11" Type="http://schemas.openxmlformats.org/officeDocument/2006/relationships/image" Target="media/image4.wmf"/><Relationship Id="rId53" Type="http://schemas.openxmlformats.org/officeDocument/2006/relationships/oleObject" Target="embeddings/oleObject30.bin"/><Relationship Id="rId149" Type="http://schemas.openxmlformats.org/officeDocument/2006/relationships/image" Target="media/image62.wmf"/><Relationship Id="rId314" Type="http://schemas.openxmlformats.org/officeDocument/2006/relationships/oleObject" Target="embeddings/oleObject164.bin"/><Relationship Id="rId356" Type="http://schemas.openxmlformats.org/officeDocument/2006/relationships/oleObject" Target="embeddings/oleObject185.bin"/><Relationship Id="rId398" Type="http://schemas.openxmlformats.org/officeDocument/2006/relationships/oleObject" Target="embeddings/oleObject206.bin"/><Relationship Id="rId521" Type="http://schemas.openxmlformats.org/officeDocument/2006/relationships/image" Target="media/image242.wmf"/><Relationship Id="rId563" Type="http://schemas.openxmlformats.org/officeDocument/2006/relationships/image" Target="media/image263.wmf"/><Relationship Id="rId619" Type="http://schemas.openxmlformats.org/officeDocument/2006/relationships/image" Target="media/image291.wmf"/><Relationship Id="rId95" Type="http://schemas.openxmlformats.org/officeDocument/2006/relationships/image" Target="media/image35.wmf"/><Relationship Id="rId160" Type="http://schemas.openxmlformats.org/officeDocument/2006/relationships/oleObject" Target="embeddings/oleObject87.bin"/><Relationship Id="rId216" Type="http://schemas.openxmlformats.org/officeDocument/2006/relationships/oleObject" Target="embeddings/oleObject115.bin"/><Relationship Id="rId423" Type="http://schemas.openxmlformats.org/officeDocument/2006/relationships/image" Target="media/image193.wmf"/><Relationship Id="rId258" Type="http://schemas.openxmlformats.org/officeDocument/2006/relationships/oleObject" Target="embeddings/oleObject136.bin"/><Relationship Id="rId465" Type="http://schemas.openxmlformats.org/officeDocument/2006/relationships/image" Target="media/image214.wmf"/><Relationship Id="rId630" Type="http://schemas.openxmlformats.org/officeDocument/2006/relationships/oleObject" Target="embeddings/oleObject328.bin"/><Relationship Id="rId672" Type="http://schemas.openxmlformats.org/officeDocument/2006/relationships/image" Target="media/image315.wmf"/><Relationship Id="rId22" Type="http://schemas.openxmlformats.org/officeDocument/2006/relationships/oleObject" Target="embeddings/oleObject7.bin"/><Relationship Id="rId64" Type="http://schemas.openxmlformats.org/officeDocument/2006/relationships/image" Target="media/image23.wmf"/><Relationship Id="rId118" Type="http://schemas.openxmlformats.org/officeDocument/2006/relationships/oleObject" Target="embeddings/oleObject66.bin"/><Relationship Id="rId325" Type="http://schemas.openxmlformats.org/officeDocument/2006/relationships/image" Target="media/image150.wmf"/><Relationship Id="rId367" Type="http://schemas.openxmlformats.org/officeDocument/2006/relationships/image" Target="media/image171.wmf"/><Relationship Id="rId532" Type="http://schemas.openxmlformats.org/officeDocument/2006/relationships/oleObject" Target="embeddings/oleObject279.bin"/><Relationship Id="rId574" Type="http://schemas.openxmlformats.org/officeDocument/2006/relationships/oleObject" Target="embeddings/oleObject300.bin"/><Relationship Id="rId171" Type="http://schemas.openxmlformats.org/officeDocument/2006/relationships/image" Target="media/image73.wmf"/><Relationship Id="rId227" Type="http://schemas.openxmlformats.org/officeDocument/2006/relationships/image" Target="media/image101.wmf"/><Relationship Id="rId269" Type="http://schemas.openxmlformats.org/officeDocument/2006/relationships/image" Target="media/image122.wmf"/><Relationship Id="rId434" Type="http://schemas.openxmlformats.org/officeDocument/2006/relationships/oleObject" Target="embeddings/oleObject230.bin"/><Relationship Id="rId476" Type="http://schemas.openxmlformats.org/officeDocument/2006/relationships/oleObject" Target="embeddings/oleObject251.bin"/><Relationship Id="rId641" Type="http://schemas.openxmlformats.org/officeDocument/2006/relationships/oleObject" Target="embeddings/oleObject336.bin"/><Relationship Id="rId683" Type="http://schemas.openxmlformats.org/officeDocument/2006/relationships/oleObject" Target="embeddings/oleObject357.bin"/><Relationship Id="rId33" Type="http://schemas.openxmlformats.org/officeDocument/2006/relationships/image" Target="media/image15.wmf"/><Relationship Id="rId129" Type="http://schemas.openxmlformats.org/officeDocument/2006/relationships/image" Target="media/image52.wmf"/><Relationship Id="rId280" Type="http://schemas.openxmlformats.org/officeDocument/2006/relationships/oleObject" Target="embeddings/oleObject147.bin"/><Relationship Id="rId336" Type="http://schemas.openxmlformats.org/officeDocument/2006/relationships/oleObject" Target="embeddings/oleObject175.bin"/><Relationship Id="rId501" Type="http://schemas.openxmlformats.org/officeDocument/2006/relationships/image" Target="media/image232.wmf"/><Relationship Id="rId543" Type="http://schemas.openxmlformats.org/officeDocument/2006/relationships/image" Target="media/image253.wmf"/><Relationship Id="rId75" Type="http://schemas.openxmlformats.org/officeDocument/2006/relationships/oleObject" Target="embeddings/oleObject44.bin"/><Relationship Id="rId140" Type="http://schemas.openxmlformats.org/officeDocument/2006/relationships/oleObject" Target="embeddings/oleObject77.bin"/><Relationship Id="rId182" Type="http://schemas.openxmlformats.org/officeDocument/2006/relationships/oleObject" Target="embeddings/oleObject98.bin"/><Relationship Id="rId378" Type="http://schemas.openxmlformats.org/officeDocument/2006/relationships/oleObject" Target="embeddings/oleObject196.bin"/><Relationship Id="rId403" Type="http://schemas.openxmlformats.org/officeDocument/2006/relationships/oleObject" Target="embeddings/oleObject210.bin"/><Relationship Id="rId585" Type="http://schemas.openxmlformats.org/officeDocument/2006/relationships/image" Target="media/image274.wmf"/><Relationship Id="rId6" Type="http://schemas.openxmlformats.org/officeDocument/2006/relationships/endnotes" Target="endnotes.xml"/><Relationship Id="rId238" Type="http://schemas.openxmlformats.org/officeDocument/2006/relationships/oleObject" Target="embeddings/oleObject126.bin"/><Relationship Id="rId445" Type="http://schemas.openxmlformats.org/officeDocument/2006/relationships/image" Target="media/image204.wmf"/><Relationship Id="rId487" Type="http://schemas.openxmlformats.org/officeDocument/2006/relationships/image" Target="media/image225.wmf"/><Relationship Id="rId610" Type="http://schemas.openxmlformats.org/officeDocument/2006/relationships/oleObject" Target="embeddings/oleObject318.bin"/><Relationship Id="rId652" Type="http://schemas.openxmlformats.org/officeDocument/2006/relationships/image" Target="media/image305.wmf"/><Relationship Id="rId291" Type="http://schemas.openxmlformats.org/officeDocument/2006/relationships/image" Target="media/image133.wmf"/><Relationship Id="rId305" Type="http://schemas.openxmlformats.org/officeDocument/2006/relationships/image" Target="media/image140.wmf"/><Relationship Id="rId347" Type="http://schemas.openxmlformats.org/officeDocument/2006/relationships/image" Target="media/image161.wmf"/><Relationship Id="rId512" Type="http://schemas.openxmlformats.org/officeDocument/2006/relationships/oleObject" Target="embeddings/oleObject269.bin"/><Relationship Id="rId44" Type="http://schemas.openxmlformats.org/officeDocument/2006/relationships/oleObject" Target="embeddings/oleObject21.bin"/><Relationship Id="rId86" Type="http://schemas.openxmlformats.org/officeDocument/2006/relationships/oleObject" Target="embeddings/oleObject50.bin"/><Relationship Id="rId151" Type="http://schemas.openxmlformats.org/officeDocument/2006/relationships/image" Target="media/image63.wmf"/><Relationship Id="rId389" Type="http://schemas.openxmlformats.org/officeDocument/2006/relationships/image" Target="media/image182.wmf"/><Relationship Id="rId554" Type="http://schemas.openxmlformats.org/officeDocument/2006/relationships/oleObject" Target="embeddings/oleObject290.bin"/><Relationship Id="rId596" Type="http://schemas.openxmlformats.org/officeDocument/2006/relationships/oleObject" Target="embeddings/oleObject311.bin"/><Relationship Id="rId193" Type="http://schemas.openxmlformats.org/officeDocument/2006/relationships/image" Target="media/image84.wmf"/><Relationship Id="rId207" Type="http://schemas.openxmlformats.org/officeDocument/2006/relationships/image" Target="media/image91.wmf"/><Relationship Id="rId249" Type="http://schemas.openxmlformats.org/officeDocument/2006/relationships/image" Target="media/image112.wmf"/><Relationship Id="rId414" Type="http://schemas.openxmlformats.org/officeDocument/2006/relationships/oleObject" Target="embeddings/oleObject220.bin"/><Relationship Id="rId456" Type="http://schemas.openxmlformats.org/officeDocument/2006/relationships/oleObject" Target="embeddings/oleObject241.bin"/><Relationship Id="rId498" Type="http://schemas.openxmlformats.org/officeDocument/2006/relationships/oleObject" Target="embeddings/oleObject262.bin"/><Relationship Id="rId621" Type="http://schemas.openxmlformats.org/officeDocument/2006/relationships/image" Target="media/image292.wmf"/><Relationship Id="rId663" Type="http://schemas.openxmlformats.org/officeDocument/2006/relationships/oleObject" Target="embeddings/oleObject347.bin"/><Relationship Id="rId13" Type="http://schemas.openxmlformats.org/officeDocument/2006/relationships/image" Target="media/image5.wmf"/><Relationship Id="rId109" Type="http://schemas.openxmlformats.org/officeDocument/2006/relationships/image" Target="media/image42.wmf"/><Relationship Id="rId260" Type="http://schemas.openxmlformats.org/officeDocument/2006/relationships/oleObject" Target="embeddings/oleObject137.bin"/><Relationship Id="rId316" Type="http://schemas.openxmlformats.org/officeDocument/2006/relationships/oleObject" Target="embeddings/oleObject165.bin"/><Relationship Id="rId523" Type="http://schemas.openxmlformats.org/officeDocument/2006/relationships/image" Target="media/image243.wmf"/><Relationship Id="rId55" Type="http://schemas.openxmlformats.org/officeDocument/2006/relationships/oleObject" Target="embeddings/oleObject31.bin"/><Relationship Id="rId97" Type="http://schemas.openxmlformats.org/officeDocument/2006/relationships/image" Target="media/image36.wmf"/><Relationship Id="rId120" Type="http://schemas.openxmlformats.org/officeDocument/2006/relationships/oleObject" Target="embeddings/oleObject67.bin"/><Relationship Id="rId358" Type="http://schemas.openxmlformats.org/officeDocument/2006/relationships/oleObject" Target="embeddings/oleObject186.bin"/><Relationship Id="rId565" Type="http://schemas.openxmlformats.org/officeDocument/2006/relationships/image" Target="media/image264.wmf"/><Relationship Id="rId162" Type="http://schemas.openxmlformats.org/officeDocument/2006/relationships/oleObject" Target="embeddings/oleObject88.bin"/><Relationship Id="rId218" Type="http://schemas.openxmlformats.org/officeDocument/2006/relationships/oleObject" Target="embeddings/oleObject116.bin"/><Relationship Id="rId425" Type="http://schemas.openxmlformats.org/officeDocument/2006/relationships/image" Target="media/image194.wmf"/><Relationship Id="rId467" Type="http://schemas.openxmlformats.org/officeDocument/2006/relationships/image" Target="media/image215.wmf"/><Relationship Id="rId632" Type="http://schemas.openxmlformats.org/officeDocument/2006/relationships/oleObject" Target="embeddings/oleObject330.bin"/><Relationship Id="rId271" Type="http://schemas.openxmlformats.org/officeDocument/2006/relationships/image" Target="media/image123.wmf"/><Relationship Id="rId674" Type="http://schemas.openxmlformats.org/officeDocument/2006/relationships/image" Target="media/image316.wmf"/><Relationship Id="rId24" Type="http://schemas.openxmlformats.org/officeDocument/2006/relationships/oleObject" Target="embeddings/oleObject8.bin"/><Relationship Id="rId66" Type="http://schemas.openxmlformats.org/officeDocument/2006/relationships/image" Target="media/image24.wmf"/><Relationship Id="rId131" Type="http://schemas.openxmlformats.org/officeDocument/2006/relationships/image" Target="media/image53.wmf"/><Relationship Id="rId327" Type="http://schemas.openxmlformats.org/officeDocument/2006/relationships/image" Target="media/image151.wmf"/><Relationship Id="rId369" Type="http://schemas.openxmlformats.org/officeDocument/2006/relationships/image" Target="media/image172.wmf"/><Relationship Id="rId534" Type="http://schemas.openxmlformats.org/officeDocument/2006/relationships/oleObject" Target="embeddings/oleObject280.bin"/><Relationship Id="rId576" Type="http://schemas.openxmlformats.org/officeDocument/2006/relationships/oleObject" Target="embeddings/oleObject301.bin"/><Relationship Id="rId173" Type="http://schemas.openxmlformats.org/officeDocument/2006/relationships/image" Target="media/image74.wmf"/><Relationship Id="rId229" Type="http://schemas.openxmlformats.org/officeDocument/2006/relationships/image" Target="media/image102.wmf"/><Relationship Id="rId380" Type="http://schemas.openxmlformats.org/officeDocument/2006/relationships/oleObject" Target="embeddings/oleObject197.bin"/><Relationship Id="rId436" Type="http://schemas.openxmlformats.org/officeDocument/2006/relationships/oleObject" Target="embeddings/oleObject231.bin"/><Relationship Id="rId601" Type="http://schemas.openxmlformats.org/officeDocument/2006/relationships/image" Target="media/image282.wmf"/><Relationship Id="rId643" Type="http://schemas.openxmlformats.org/officeDocument/2006/relationships/oleObject" Target="embeddings/oleObject337.bin"/><Relationship Id="rId240" Type="http://schemas.openxmlformats.org/officeDocument/2006/relationships/oleObject" Target="embeddings/oleObject127.bin"/><Relationship Id="rId478" Type="http://schemas.openxmlformats.org/officeDocument/2006/relationships/oleObject" Target="embeddings/oleObject252.bin"/><Relationship Id="rId685" Type="http://schemas.openxmlformats.org/officeDocument/2006/relationships/oleObject" Target="embeddings/oleObject358.bin"/><Relationship Id="rId35" Type="http://schemas.openxmlformats.org/officeDocument/2006/relationships/image" Target="media/image16.wmf"/><Relationship Id="rId77" Type="http://schemas.openxmlformats.org/officeDocument/2006/relationships/oleObject" Target="embeddings/oleObject46.bin"/><Relationship Id="rId100" Type="http://schemas.openxmlformats.org/officeDocument/2006/relationships/oleObject" Target="embeddings/oleObject57.bin"/><Relationship Id="rId282" Type="http://schemas.openxmlformats.org/officeDocument/2006/relationships/oleObject" Target="embeddings/oleObject148.bin"/><Relationship Id="rId338" Type="http://schemas.openxmlformats.org/officeDocument/2006/relationships/oleObject" Target="embeddings/oleObject176.bin"/><Relationship Id="rId503" Type="http://schemas.openxmlformats.org/officeDocument/2006/relationships/image" Target="media/image233.wmf"/><Relationship Id="rId545" Type="http://schemas.openxmlformats.org/officeDocument/2006/relationships/image" Target="media/image254.wmf"/><Relationship Id="rId587" Type="http://schemas.openxmlformats.org/officeDocument/2006/relationships/image" Target="media/image275.wmf"/><Relationship Id="rId8" Type="http://schemas.openxmlformats.org/officeDocument/2006/relationships/image" Target="media/image2.gif"/><Relationship Id="rId142" Type="http://schemas.openxmlformats.org/officeDocument/2006/relationships/oleObject" Target="embeddings/oleObject78.bin"/><Relationship Id="rId184" Type="http://schemas.openxmlformats.org/officeDocument/2006/relationships/oleObject" Target="embeddings/oleObject99.bin"/><Relationship Id="rId391" Type="http://schemas.openxmlformats.org/officeDocument/2006/relationships/image" Target="media/image183.wmf"/><Relationship Id="rId405" Type="http://schemas.openxmlformats.org/officeDocument/2006/relationships/oleObject" Target="embeddings/oleObject212.bin"/><Relationship Id="rId447" Type="http://schemas.openxmlformats.org/officeDocument/2006/relationships/image" Target="media/image205.wmf"/><Relationship Id="rId612" Type="http://schemas.openxmlformats.org/officeDocument/2006/relationships/oleObject" Target="embeddings/oleObject319.bin"/><Relationship Id="rId251" Type="http://schemas.openxmlformats.org/officeDocument/2006/relationships/image" Target="media/image113.wmf"/><Relationship Id="rId489" Type="http://schemas.openxmlformats.org/officeDocument/2006/relationships/image" Target="media/image226.wmf"/><Relationship Id="rId654" Type="http://schemas.openxmlformats.org/officeDocument/2006/relationships/image" Target="media/image306.wmf"/><Relationship Id="rId46" Type="http://schemas.openxmlformats.org/officeDocument/2006/relationships/oleObject" Target="embeddings/oleObject23.bin"/><Relationship Id="rId293" Type="http://schemas.openxmlformats.org/officeDocument/2006/relationships/image" Target="media/image134.wmf"/><Relationship Id="rId307" Type="http://schemas.openxmlformats.org/officeDocument/2006/relationships/image" Target="media/image141.wmf"/><Relationship Id="rId349" Type="http://schemas.openxmlformats.org/officeDocument/2006/relationships/image" Target="media/image162.wmf"/><Relationship Id="rId514" Type="http://schemas.openxmlformats.org/officeDocument/2006/relationships/oleObject" Target="embeddings/oleObject270.bin"/><Relationship Id="rId556" Type="http://schemas.openxmlformats.org/officeDocument/2006/relationships/oleObject" Target="embeddings/oleObject291.bin"/><Relationship Id="rId88" Type="http://schemas.openxmlformats.org/officeDocument/2006/relationships/oleObject" Target="embeddings/oleObject51.bin"/><Relationship Id="rId111" Type="http://schemas.openxmlformats.org/officeDocument/2006/relationships/image" Target="media/image43.wmf"/><Relationship Id="rId153" Type="http://schemas.openxmlformats.org/officeDocument/2006/relationships/image" Target="media/image64.wmf"/><Relationship Id="rId195" Type="http://schemas.openxmlformats.org/officeDocument/2006/relationships/image" Target="media/image85.wmf"/><Relationship Id="rId209" Type="http://schemas.openxmlformats.org/officeDocument/2006/relationships/image" Target="media/image92.wmf"/><Relationship Id="rId360" Type="http://schemas.openxmlformats.org/officeDocument/2006/relationships/oleObject" Target="embeddings/oleObject187.bin"/><Relationship Id="rId416" Type="http://schemas.openxmlformats.org/officeDocument/2006/relationships/oleObject" Target="embeddings/oleObject221.bin"/><Relationship Id="rId598" Type="http://schemas.openxmlformats.org/officeDocument/2006/relationships/oleObject" Target="embeddings/oleObject312.bin"/><Relationship Id="rId220" Type="http://schemas.openxmlformats.org/officeDocument/2006/relationships/oleObject" Target="embeddings/oleObject117.bin"/><Relationship Id="rId458" Type="http://schemas.openxmlformats.org/officeDocument/2006/relationships/oleObject" Target="embeddings/oleObject242.bin"/><Relationship Id="rId623" Type="http://schemas.openxmlformats.org/officeDocument/2006/relationships/image" Target="media/image293.wmf"/><Relationship Id="rId665" Type="http://schemas.openxmlformats.org/officeDocument/2006/relationships/oleObject" Target="embeddings/oleObject348.bin"/><Relationship Id="rId15" Type="http://schemas.openxmlformats.org/officeDocument/2006/relationships/image" Target="media/image6.wmf"/><Relationship Id="rId57" Type="http://schemas.openxmlformats.org/officeDocument/2006/relationships/oleObject" Target="embeddings/oleObject32.bin"/><Relationship Id="rId262" Type="http://schemas.openxmlformats.org/officeDocument/2006/relationships/oleObject" Target="embeddings/oleObject138.bin"/><Relationship Id="rId318" Type="http://schemas.openxmlformats.org/officeDocument/2006/relationships/oleObject" Target="embeddings/oleObject166.bin"/><Relationship Id="rId525" Type="http://schemas.openxmlformats.org/officeDocument/2006/relationships/image" Target="media/image244.wmf"/><Relationship Id="rId567" Type="http://schemas.openxmlformats.org/officeDocument/2006/relationships/image" Target="media/image265.wmf"/><Relationship Id="rId99" Type="http://schemas.openxmlformats.org/officeDocument/2006/relationships/image" Target="media/image37.wmf"/><Relationship Id="rId122" Type="http://schemas.openxmlformats.org/officeDocument/2006/relationships/oleObject" Target="embeddings/oleObject68.bin"/><Relationship Id="rId164" Type="http://schemas.openxmlformats.org/officeDocument/2006/relationships/oleObject" Target="embeddings/oleObject89.bin"/><Relationship Id="rId371" Type="http://schemas.openxmlformats.org/officeDocument/2006/relationships/image" Target="media/image173.wmf"/><Relationship Id="rId427" Type="http://schemas.openxmlformats.org/officeDocument/2006/relationships/image" Target="media/image195.wmf"/><Relationship Id="rId469" Type="http://schemas.openxmlformats.org/officeDocument/2006/relationships/image" Target="media/image216.wmf"/><Relationship Id="rId634" Type="http://schemas.openxmlformats.org/officeDocument/2006/relationships/oleObject" Target="embeddings/oleObject332.bin"/><Relationship Id="rId676" Type="http://schemas.openxmlformats.org/officeDocument/2006/relationships/image" Target="media/image317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03.wmf"/><Relationship Id="rId273" Type="http://schemas.openxmlformats.org/officeDocument/2006/relationships/image" Target="media/image124.wmf"/><Relationship Id="rId329" Type="http://schemas.openxmlformats.org/officeDocument/2006/relationships/image" Target="media/image152.wmf"/><Relationship Id="rId480" Type="http://schemas.openxmlformats.org/officeDocument/2006/relationships/oleObject" Target="embeddings/oleObject253.bin"/><Relationship Id="rId536" Type="http://schemas.openxmlformats.org/officeDocument/2006/relationships/oleObject" Target="embeddings/oleObject281.bin"/><Relationship Id="rId68" Type="http://schemas.openxmlformats.org/officeDocument/2006/relationships/image" Target="media/image25.wmf"/><Relationship Id="rId133" Type="http://schemas.openxmlformats.org/officeDocument/2006/relationships/image" Target="media/image54.wmf"/><Relationship Id="rId175" Type="http://schemas.openxmlformats.org/officeDocument/2006/relationships/image" Target="media/image75.wmf"/><Relationship Id="rId340" Type="http://schemas.openxmlformats.org/officeDocument/2006/relationships/oleObject" Target="embeddings/oleObject177.bin"/><Relationship Id="rId578" Type="http://schemas.openxmlformats.org/officeDocument/2006/relationships/oleObject" Target="embeddings/oleObject302.bin"/><Relationship Id="rId200" Type="http://schemas.openxmlformats.org/officeDocument/2006/relationships/oleObject" Target="embeddings/oleObject107.bin"/><Relationship Id="rId382" Type="http://schemas.openxmlformats.org/officeDocument/2006/relationships/oleObject" Target="embeddings/oleObject198.bin"/><Relationship Id="rId438" Type="http://schemas.openxmlformats.org/officeDocument/2006/relationships/oleObject" Target="embeddings/oleObject232.bin"/><Relationship Id="rId603" Type="http://schemas.openxmlformats.org/officeDocument/2006/relationships/image" Target="media/image283.wmf"/><Relationship Id="rId645" Type="http://schemas.openxmlformats.org/officeDocument/2006/relationships/oleObject" Target="embeddings/oleObject338.bin"/><Relationship Id="rId687" Type="http://schemas.openxmlformats.org/officeDocument/2006/relationships/oleObject" Target="embeddings/oleObject359.bin"/><Relationship Id="rId242" Type="http://schemas.openxmlformats.org/officeDocument/2006/relationships/oleObject" Target="embeddings/oleObject128.bin"/><Relationship Id="rId284" Type="http://schemas.openxmlformats.org/officeDocument/2006/relationships/oleObject" Target="embeddings/oleObject149.bin"/><Relationship Id="rId491" Type="http://schemas.openxmlformats.org/officeDocument/2006/relationships/image" Target="media/image227.wmf"/><Relationship Id="rId505" Type="http://schemas.openxmlformats.org/officeDocument/2006/relationships/image" Target="media/image234.wmf"/><Relationship Id="rId37" Type="http://schemas.openxmlformats.org/officeDocument/2006/relationships/image" Target="media/image17.wmf"/><Relationship Id="rId79" Type="http://schemas.openxmlformats.org/officeDocument/2006/relationships/image" Target="media/image27.wmf"/><Relationship Id="rId102" Type="http://schemas.openxmlformats.org/officeDocument/2006/relationships/oleObject" Target="embeddings/oleObject58.bin"/><Relationship Id="rId144" Type="http://schemas.openxmlformats.org/officeDocument/2006/relationships/oleObject" Target="embeddings/oleObject79.bin"/><Relationship Id="rId547" Type="http://schemas.openxmlformats.org/officeDocument/2006/relationships/image" Target="media/image255.wmf"/><Relationship Id="rId589" Type="http://schemas.openxmlformats.org/officeDocument/2006/relationships/image" Target="media/image276.wmf"/><Relationship Id="rId90" Type="http://schemas.openxmlformats.org/officeDocument/2006/relationships/oleObject" Target="embeddings/oleObject52.bin"/><Relationship Id="rId186" Type="http://schemas.openxmlformats.org/officeDocument/2006/relationships/oleObject" Target="embeddings/oleObject100.bin"/><Relationship Id="rId351" Type="http://schemas.openxmlformats.org/officeDocument/2006/relationships/image" Target="media/image163.wmf"/><Relationship Id="rId393" Type="http://schemas.openxmlformats.org/officeDocument/2006/relationships/image" Target="media/image184.wmf"/><Relationship Id="rId407" Type="http://schemas.openxmlformats.org/officeDocument/2006/relationships/oleObject" Target="embeddings/oleObject214.bin"/><Relationship Id="rId449" Type="http://schemas.openxmlformats.org/officeDocument/2006/relationships/image" Target="media/image206.wmf"/><Relationship Id="rId614" Type="http://schemas.openxmlformats.org/officeDocument/2006/relationships/oleObject" Target="embeddings/oleObject320.bin"/><Relationship Id="rId656" Type="http://schemas.openxmlformats.org/officeDocument/2006/relationships/image" Target="media/image307.wmf"/><Relationship Id="rId211" Type="http://schemas.openxmlformats.org/officeDocument/2006/relationships/image" Target="media/image93.wmf"/><Relationship Id="rId253" Type="http://schemas.openxmlformats.org/officeDocument/2006/relationships/image" Target="media/image114.wmf"/><Relationship Id="rId295" Type="http://schemas.openxmlformats.org/officeDocument/2006/relationships/image" Target="media/image135.wmf"/><Relationship Id="rId309" Type="http://schemas.openxmlformats.org/officeDocument/2006/relationships/image" Target="media/image142.wmf"/><Relationship Id="rId460" Type="http://schemas.openxmlformats.org/officeDocument/2006/relationships/oleObject" Target="embeddings/oleObject243.bin"/><Relationship Id="rId516" Type="http://schemas.openxmlformats.org/officeDocument/2006/relationships/oleObject" Target="embeddings/oleObject271.bin"/><Relationship Id="rId48" Type="http://schemas.openxmlformats.org/officeDocument/2006/relationships/oleObject" Target="embeddings/oleObject25.bin"/><Relationship Id="rId113" Type="http://schemas.openxmlformats.org/officeDocument/2006/relationships/image" Target="media/image44.wmf"/><Relationship Id="rId320" Type="http://schemas.openxmlformats.org/officeDocument/2006/relationships/oleObject" Target="embeddings/oleObject167.bin"/><Relationship Id="rId558" Type="http://schemas.openxmlformats.org/officeDocument/2006/relationships/oleObject" Target="embeddings/oleObject292.bin"/><Relationship Id="rId155" Type="http://schemas.openxmlformats.org/officeDocument/2006/relationships/image" Target="media/image65.wmf"/><Relationship Id="rId197" Type="http://schemas.openxmlformats.org/officeDocument/2006/relationships/image" Target="media/image86.wmf"/><Relationship Id="rId362" Type="http://schemas.openxmlformats.org/officeDocument/2006/relationships/oleObject" Target="embeddings/oleObject188.bin"/><Relationship Id="rId418" Type="http://schemas.openxmlformats.org/officeDocument/2006/relationships/oleObject" Target="embeddings/oleObject222.bin"/><Relationship Id="rId625" Type="http://schemas.openxmlformats.org/officeDocument/2006/relationships/image" Target="media/image294.wmf"/><Relationship Id="rId222" Type="http://schemas.openxmlformats.org/officeDocument/2006/relationships/oleObject" Target="embeddings/oleObject118.bin"/><Relationship Id="rId264" Type="http://schemas.openxmlformats.org/officeDocument/2006/relationships/oleObject" Target="embeddings/oleObject139.bin"/><Relationship Id="rId471" Type="http://schemas.openxmlformats.org/officeDocument/2006/relationships/image" Target="media/image217.wmf"/><Relationship Id="rId667" Type="http://schemas.openxmlformats.org/officeDocument/2006/relationships/oleObject" Target="embeddings/oleObject349.bin"/><Relationship Id="rId17" Type="http://schemas.openxmlformats.org/officeDocument/2006/relationships/image" Target="media/image7.wmf"/><Relationship Id="rId59" Type="http://schemas.openxmlformats.org/officeDocument/2006/relationships/oleObject" Target="embeddings/oleObject33.bin"/><Relationship Id="rId124" Type="http://schemas.openxmlformats.org/officeDocument/2006/relationships/oleObject" Target="embeddings/oleObject69.bin"/><Relationship Id="rId527" Type="http://schemas.openxmlformats.org/officeDocument/2006/relationships/image" Target="media/image245.wmf"/><Relationship Id="rId569" Type="http://schemas.openxmlformats.org/officeDocument/2006/relationships/image" Target="media/image266.wmf"/><Relationship Id="rId70" Type="http://schemas.openxmlformats.org/officeDocument/2006/relationships/oleObject" Target="embeddings/oleObject39.bin"/><Relationship Id="rId166" Type="http://schemas.openxmlformats.org/officeDocument/2006/relationships/oleObject" Target="embeddings/oleObject90.bin"/><Relationship Id="rId331" Type="http://schemas.openxmlformats.org/officeDocument/2006/relationships/image" Target="media/image153.wmf"/><Relationship Id="rId373" Type="http://schemas.openxmlformats.org/officeDocument/2006/relationships/image" Target="media/image174.wmf"/><Relationship Id="rId429" Type="http://schemas.openxmlformats.org/officeDocument/2006/relationships/image" Target="media/image196.wmf"/><Relationship Id="rId580" Type="http://schemas.openxmlformats.org/officeDocument/2006/relationships/oleObject" Target="embeddings/oleObject303.bin"/><Relationship Id="rId636" Type="http://schemas.openxmlformats.org/officeDocument/2006/relationships/image" Target="media/image297.wmf"/><Relationship Id="rId1" Type="http://schemas.openxmlformats.org/officeDocument/2006/relationships/numbering" Target="numbering.xml"/><Relationship Id="rId233" Type="http://schemas.openxmlformats.org/officeDocument/2006/relationships/image" Target="media/image104.wmf"/><Relationship Id="rId440" Type="http://schemas.openxmlformats.org/officeDocument/2006/relationships/oleObject" Target="embeddings/oleObject233.bin"/><Relationship Id="rId678" Type="http://schemas.openxmlformats.org/officeDocument/2006/relationships/image" Target="media/image318.wmf"/><Relationship Id="rId28" Type="http://schemas.openxmlformats.org/officeDocument/2006/relationships/oleObject" Target="embeddings/oleObject10.bin"/><Relationship Id="rId275" Type="http://schemas.openxmlformats.org/officeDocument/2006/relationships/image" Target="media/image125.wmf"/><Relationship Id="rId300" Type="http://schemas.openxmlformats.org/officeDocument/2006/relationships/oleObject" Target="embeddings/oleObject157.bin"/><Relationship Id="rId482" Type="http://schemas.openxmlformats.org/officeDocument/2006/relationships/oleObject" Target="embeddings/oleObject254.bin"/><Relationship Id="rId538" Type="http://schemas.openxmlformats.org/officeDocument/2006/relationships/oleObject" Target="embeddings/oleObject282.bin"/><Relationship Id="rId81" Type="http://schemas.openxmlformats.org/officeDocument/2006/relationships/image" Target="media/image28.wmf"/><Relationship Id="rId135" Type="http://schemas.openxmlformats.org/officeDocument/2006/relationships/image" Target="media/image55.wmf"/><Relationship Id="rId177" Type="http://schemas.openxmlformats.org/officeDocument/2006/relationships/image" Target="media/image76.wmf"/><Relationship Id="rId342" Type="http://schemas.openxmlformats.org/officeDocument/2006/relationships/oleObject" Target="embeddings/oleObject178.bin"/><Relationship Id="rId384" Type="http://schemas.openxmlformats.org/officeDocument/2006/relationships/oleObject" Target="embeddings/oleObject199.bin"/><Relationship Id="rId591" Type="http://schemas.openxmlformats.org/officeDocument/2006/relationships/image" Target="media/image277.wmf"/><Relationship Id="rId605" Type="http://schemas.openxmlformats.org/officeDocument/2006/relationships/image" Target="media/image284.wmf"/><Relationship Id="rId202" Type="http://schemas.openxmlformats.org/officeDocument/2006/relationships/oleObject" Target="embeddings/oleObject108.bin"/><Relationship Id="rId244" Type="http://schemas.openxmlformats.org/officeDocument/2006/relationships/oleObject" Target="embeddings/oleObject129.bin"/><Relationship Id="rId647" Type="http://schemas.openxmlformats.org/officeDocument/2006/relationships/oleObject" Target="embeddings/oleObject339.bin"/><Relationship Id="rId689" Type="http://schemas.openxmlformats.org/officeDocument/2006/relationships/oleObject" Target="embeddings/oleObject360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50.bin"/><Relationship Id="rId451" Type="http://schemas.openxmlformats.org/officeDocument/2006/relationships/image" Target="media/image207.wmf"/><Relationship Id="rId493" Type="http://schemas.openxmlformats.org/officeDocument/2006/relationships/image" Target="media/image228.wmf"/><Relationship Id="rId507" Type="http://schemas.openxmlformats.org/officeDocument/2006/relationships/image" Target="media/image235.wmf"/><Relationship Id="rId549" Type="http://schemas.openxmlformats.org/officeDocument/2006/relationships/image" Target="media/image256.wmf"/><Relationship Id="rId50" Type="http://schemas.openxmlformats.org/officeDocument/2006/relationships/oleObject" Target="embeddings/oleObject27.bin"/><Relationship Id="rId104" Type="http://schemas.openxmlformats.org/officeDocument/2006/relationships/oleObject" Target="embeddings/oleObject59.bin"/><Relationship Id="rId146" Type="http://schemas.openxmlformats.org/officeDocument/2006/relationships/oleObject" Target="embeddings/oleObject80.bin"/><Relationship Id="rId188" Type="http://schemas.openxmlformats.org/officeDocument/2006/relationships/oleObject" Target="embeddings/oleObject101.bin"/><Relationship Id="rId311" Type="http://schemas.openxmlformats.org/officeDocument/2006/relationships/image" Target="media/image143.wmf"/><Relationship Id="rId353" Type="http://schemas.openxmlformats.org/officeDocument/2006/relationships/image" Target="media/image164.wmf"/><Relationship Id="rId395" Type="http://schemas.openxmlformats.org/officeDocument/2006/relationships/image" Target="media/image185.wmf"/><Relationship Id="rId409" Type="http://schemas.openxmlformats.org/officeDocument/2006/relationships/oleObject" Target="embeddings/oleObject216.bin"/><Relationship Id="rId560" Type="http://schemas.openxmlformats.org/officeDocument/2006/relationships/oleObject" Target="embeddings/oleObject293.bin"/><Relationship Id="rId92" Type="http://schemas.openxmlformats.org/officeDocument/2006/relationships/oleObject" Target="embeddings/oleObject53.bin"/><Relationship Id="rId213" Type="http://schemas.openxmlformats.org/officeDocument/2006/relationships/image" Target="media/image94.wmf"/><Relationship Id="rId420" Type="http://schemas.openxmlformats.org/officeDocument/2006/relationships/oleObject" Target="embeddings/oleObject223.bin"/><Relationship Id="rId616" Type="http://schemas.openxmlformats.org/officeDocument/2006/relationships/oleObject" Target="embeddings/oleObject321.bin"/><Relationship Id="rId658" Type="http://schemas.openxmlformats.org/officeDocument/2006/relationships/image" Target="media/image308.wmf"/><Relationship Id="rId255" Type="http://schemas.openxmlformats.org/officeDocument/2006/relationships/image" Target="media/image115.wmf"/><Relationship Id="rId297" Type="http://schemas.openxmlformats.org/officeDocument/2006/relationships/image" Target="media/image136.wmf"/><Relationship Id="rId462" Type="http://schemas.openxmlformats.org/officeDocument/2006/relationships/oleObject" Target="embeddings/oleObject244.bin"/><Relationship Id="rId518" Type="http://schemas.openxmlformats.org/officeDocument/2006/relationships/oleObject" Target="embeddings/oleObject272.bin"/><Relationship Id="rId115" Type="http://schemas.openxmlformats.org/officeDocument/2006/relationships/image" Target="media/image45.wmf"/><Relationship Id="rId157" Type="http://schemas.openxmlformats.org/officeDocument/2006/relationships/image" Target="media/image66.wmf"/><Relationship Id="rId322" Type="http://schemas.openxmlformats.org/officeDocument/2006/relationships/oleObject" Target="embeddings/oleObject168.bin"/><Relationship Id="rId364" Type="http://schemas.openxmlformats.org/officeDocument/2006/relationships/oleObject" Target="embeddings/oleObject189.bin"/><Relationship Id="rId61" Type="http://schemas.openxmlformats.org/officeDocument/2006/relationships/oleObject" Target="embeddings/oleObject34.bin"/><Relationship Id="rId199" Type="http://schemas.openxmlformats.org/officeDocument/2006/relationships/image" Target="media/image87.wmf"/><Relationship Id="rId571" Type="http://schemas.openxmlformats.org/officeDocument/2006/relationships/image" Target="media/image267.wmf"/><Relationship Id="rId627" Type="http://schemas.openxmlformats.org/officeDocument/2006/relationships/image" Target="media/image295.wmf"/><Relationship Id="rId669" Type="http://schemas.openxmlformats.org/officeDocument/2006/relationships/oleObject" Target="embeddings/oleObject350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9.bin"/><Relationship Id="rId266" Type="http://schemas.openxmlformats.org/officeDocument/2006/relationships/oleObject" Target="embeddings/oleObject140.bin"/><Relationship Id="rId431" Type="http://schemas.openxmlformats.org/officeDocument/2006/relationships/image" Target="media/image197.wmf"/><Relationship Id="rId473" Type="http://schemas.openxmlformats.org/officeDocument/2006/relationships/image" Target="media/image218.wmf"/><Relationship Id="rId529" Type="http://schemas.openxmlformats.org/officeDocument/2006/relationships/image" Target="media/image246.wmf"/><Relationship Id="rId680" Type="http://schemas.openxmlformats.org/officeDocument/2006/relationships/image" Target="media/image319.wmf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70.bin"/><Relationship Id="rId168" Type="http://schemas.openxmlformats.org/officeDocument/2006/relationships/oleObject" Target="embeddings/oleObject91.bin"/><Relationship Id="rId333" Type="http://schemas.openxmlformats.org/officeDocument/2006/relationships/image" Target="media/image154.wmf"/><Relationship Id="rId540" Type="http://schemas.openxmlformats.org/officeDocument/2006/relationships/oleObject" Target="embeddings/oleObject283.bin"/><Relationship Id="rId72" Type="http://schemas.openxmlformats.org/officeDocument/2006/relationships/oleObject" Target="embeddings/oleObject41.bin"/><Relationship Id="rId375" Type="http://schemas.openxmlformats.org/officeDocument/2006/relationships/image" Target="media/image175.wmf"/><Relationship Id="rId582" Type="http://schemas.openxmlformats.org/officeDocument/2006/relationships/oleObject" Target="embeddings/oleObject304.bin"/><Relationship Id="rId638" Type="http://schemas.openxmlformats.org/officeDocument/2006/relationships/image" Target="media/image298.wmf"/><Relationship Id="rId3" Type="http://schemas.openxmlformats.org/officeDocument/2006/relationships/settings" Target="settings.xml"/><Relationship Id="rId235" Type="http://schemas.openxmlformats.org/officeDocument/2006/relationships/image" Target="media/image105.wmf"/><Relationship Id="rId277" Type="http://schemas.openxmlformats.org/officeDocument/2006/relationships/image" Target="media/image126.wmf"/><Relationship Id="rId400" Type="http://schemas.openxmlformats.org/officeDocument/2006/relationships/oleObject" Target="embeddings/oleObject207.bin"/><Relationship Id="rId442" Type="http://schemas.openxmlformats.org/officeDocument/2006/relationships/oleObject" Target="embeddings/oleObject234.bin"/><Relationship Id="rId484" Type="http://schemas.openxmlformats.org/officeDocument/2006/relationships/oleObject" Target="embeddings/oleObject255.bin"/><Relationship Id="rId137" Type="http://schemas.openxmlformats.org/officeDocument/2006/relationships/image" Target="media/image56.wmf"/><Relationship Id="rId302" Type="http://schemas.openxmlformats.org/officeDocument/2006/relationships/oleObject" Target="embeddings/oleObject158.bin"/><Relationship Id="rId344" Type="http://schemas.openxmlformats.org/officeDocument/2006/relationships/oleObject" Target="embeddings/oleObject179.bin"/><Relationship Id="rId691" Type="http://schemas.openxmlformats.org/officeDocument/2006/relationships/footer" Target="footer1.xml"/><Relationship Id="rId41" Type="http://schemas.openxmlformats.org/officeDocument/2006/relationships/oleObject" Target="embeddings/oleObject18.bin"/><Relationship Id="rId83" Type="http://schemas.openxmlformats.org/officeDocument/2006/relationships/image" Target="media/image29.wmf"/><Relationship Id="rId179" Type="http://schemas.openxmlformats.org/officeDocument/2006/relationships/image" Target="media/image77.wmf"/><Relationship Id="rId386" Type="http://schemas.openxmlformats.org/officeDocument/2006/relationships/oleObject" Target="embeddings/oleObject200.bin"/><Relationship Id="rId551" Type="http://schemas.openxmlformats.org/officeDocument/2006/relationships/image" Target="media/image257.wmf"/><Relationship Id="rId593" Type="http://schemas.openxmlformats.org/officeDocument/2006/relationships/image" Target="media/image278.wmf"/><Relationship Id="rId607" Type="http://schemas.openxmlformats.org/officeDocument/2006/relationships/image" Target="media/image285.wmf"/><Relationship Id="rId649" Type="http://schemas.openxmlformats.org/officeDocument/2006/relationships/oleObject" Target="embeddings/oleObject340.bin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09.bin"/><Relationship Id="rId246" Type="http://schemas.openxmlformats.org/officeDocument/2006/relationships/oleObject" Target="embeddings/oleObject130.bin"/><Relationship Id="rId288" Type="http://schemas.openxmlformats.org/officeDocument/2006/relationships/oleObject" Target="embeddings/oleObject151.bin"/><Relationship Id="rId411" Type="http://schemas.openxmlformats.org/officeDocument/2006/relationships/oleObject" Target="embeddings/oleObject218.bin"/><Relationship Id="rId453" Type="http://schemas.openxmlformats.org/officeDocument/2006/relationships/image" Target="media/image208.wmf"/><Relationship Id="rId509" Type="http://schemas.openxmlformats.org/officeDocument/2006/relationships/image" Target="media/image236.wmf"/><Relationship Id="rId660" Type="http://schemas.openxmlformats.org/officeDocument/2006/relationships/image" Target="media/image309.wmf"/><Relationship Id="rId106" Type="http://schemas.openxmlformats.org/officeDocument/2006/relationships/oleObject" Target="embeddings/oleObject60.bin"/><Relationship Id="rId313" Type="http://schemas.openxmlformats.org/officeDocument/2006/relationships/image" Target="media/image144.wmf"/><Relationship Id="rId495" Type="http://schemas.openxmlformats.org/officeDocument/2006/relationships/image" Target="media/image229.wmf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9.bin"/><Relationship Id="rId94" Type="http://schemas.openxmlformats.org/officeDocument/2006/relationships/oleObject" Target="embeddings/oleObject54.bin"/><Relationship Id="rId148" Type="http://schemas.openxmlformats.org/officeDocument/2006/relationships/oleObject" Target="embeddings/oleObject81.bin"/><Relationship Id="rId355" Type="http://schemas.openxmlformats.org/officeDocument/2006/relationships/image" Target="media/image165.wmf"/><Relationship Id="rId397" Type="http://schemas.openxmlformats.org/officeDocument/2006/relationships/image" Target="media/image186.wmf"/><Relationship Id="rId520" Type="http://schemas.openxmlformats.org/officeDocument/2006/relationships/oleObject" Target="embeddings/oleObject273.bin"/><Relationship Id="rId562" Type="http://schemas.openxmlformats.org/officeDocument/2006/relationships/oleObject" Target="embeddings/oleObject294.bin"/><Relationship Id="rId618" Type="http://schemas.openxmlformats.org/officeDocument/2006/relationships/oleObject" Target="embeddings/oleObject322.bin"/><Relationship Id="rId215" Type="http://schemas.openxmlformats.org/officeDocument/2006/relationships/image" Target="media/image95.wmf"/><Relationship Id="rId257" Type="http://schemas.openxmlformats.org/officeDocument/2006/relationships/image" Target="media/image116.wmf"/><Relationship Id="rId422" Type="http://schemas.openxmlformats.org/officeDocument/2006/relationships/oleObject" Target="embeddings/oleObject224.bin"/><Relationship Id="rId464" Type="http://schemas.openxmlformats.org/officeDocument/2006/relationships/oleObject" Target="embeddings/oleObject245.bin"/><Relationship Id="rId299" Type="http://schemas.openxmlformats.org/officeDocument/2006/relationships/image" Target="media/image137.wmf"/><Relationship Id="rId63" Type="http://schemas.openxmlformats.org/officeDocument/2006/relationships/oleObject" Target="embeddings/oleObject35.bin"/><Relationship Id="rId159" Type="http://schemas.openxmlformats.org/officeDocument/2006/relationships/image" Target="media/image67.wmf"/><Relationship Id="rId366" Type="http://schemas.openxmlformats.org/officeDocument/2006/relationships/oleObject" Target="embeddings/oleObject190.bin"/><Relationship Id="rId573" Type="http://schemas.openxmlformats.org/officeDocument/2006/relationships/image" Target="media/image268.wmf"/><Relationship Id="rId226" Type="http://schemas.openxmlformats.org/officeDocument/2006/relationships/oleObject" Target="embeddings/oleObject120.bin"/><Relationship Id="rId433" Type="http://schemas.openxmlformats.org/officeDocument/2006/relationships/image" Target="media/image198.wmf"/><Relationship Id="rId640" Type="http://schemas.openxmlformats.org/officeDocument/2006/relationships/image" Target="media/image299.wmf"/><Relationship Id="rId74" Type="http://schemas.openxmlformats.org/officeDocument/2006/relationships/oleObject" Target="embeddings/oleObject43.bin"/><Relationship Id="rId377" Type="http://schemas.openxmlformats.org/officeDocument/2006/relationships/image" Target="media/image176.wmf"/><Relationship Id="rId500" Type="http://schemas.openxmlformats.org/officeDocument/2006/relationships/oleObject" Target="embeddings/oleObject263.bin"/><Relationship Id="rId584" Type="http://schemas.openxmlformats.org/officeDocument/2006/relationships/oleObject" Target="embeddings/oleObject305.bin"/><Relationship Id="rId5" Type="http://schemas.openxmlformats.org/officeDocument/2006/relationships/footnotes" Target="footnotes.xml"/><Relationship Id="rId237" Type="http://schemas.openxmlformats.org/officeDocument/2006/relationships/image" Target="media/image106.wmf"/><Relationship Id="rId444" Type="http://schemas.openxmlformats.org/officeDocument/2006/relationships/oleObject" Target="embeddings/oleObject235.bin"/><Relationship Id="rId651" Type="http://schemas.openxmlformats.org/officeDocument/2006/relationships/oleObject" Target="embeddings/oleObject341.bin"/><Relationship Id="rId290" Type="http://schemas.openxmlformats.org/officeDocument/2006/relationships/oleObject" Target="embeddings/oleObject152.bin"/><Relationship Id="rId304" Type="http://schemas.openxmlformats.org/officeDocument/2006/relationships/oleObject" Target="embeddings/oleObject159.bin"/><Relationship Id="rId388" Type="http://schemas.openxmlformats.org/officeDocument/2006/relationships/oleObject" Target="embeddings/oleObject201.bin"/><Relationship Id="rId511" Type="http://schemas.openxmlformats.org/officeDocument/2006/relationships/image" Target="media/image237.wmf"/><Relationship Id="rId609" Type="http://schemas.openxmlformats.org/officeDocument/2006/relationships/image" Target="media/image286.wmf"/><Relationship Id="rId85" Type="http://schemas.openxmlformats.org/officeDocument/2006/relationships/image" Target="media/image30.wmf"/><Relationship Id="rId150" Type="http://schemas.openxmlformats.org/officeDocument/2006/relationships/oleObject" Target="embeddings/oleObject82.bin"/><Relationship Id="rId595" Type="http://schemas.openxmlformats.org/officeDocument/2006/relationships/image" Target="media/image279.wmf"/><Relationship Id="rId248" Type="http://schemas.openxmlformats.org/officeDocument/2006/relationships/oleObject" Target="embeddings/oleObject131.bin"/><Relationship Id="rId455" Type="http://schemas.openxmlformats.org/officeDocument/2006/relationships/image" Target="media/image209.wmf"/><Relationship Id="rId662" Type="http://schemas.openxmlformats.org/officeDocument/2006/relationships/image" Target="media/image310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61.bin"/><Relationship Id="rId315" Type="http://schemas.openxmlformats.org/officeDocument/2006/relationships/image" Target="media/image145.wmf"/><Relationship Id="rId522" Type="http://schemas.openxmlformats.org/officeDocument/2006/relationships/oleObject" Target="embeddings/oleObject274.bin"/><Relationship Id="rId96" Type="http://schemas.openxmlformats.org/officeDocument/2006/relationships/oleObject" Target="embeddings/oleObject55.bin"/><Relationship Id="rId161" Type="http://schemas.openxmlformats.org/officeDocument/2006/relationships/image" Target="media/image68.wmf"/><Relationship Id="rId399" Type="http://schemas.openxmlformats.org/officeDocument/2006/relationships/image" Target="media/image187.wmf"/><Relationship Id="rId259" Type="http://schemas.openxmlformats.org/officeDocument/2006/relationships/image" Target="media/image117.wmf"/><Relationship Id="rId466" Type="http://schemas.openxmlformats.org/officeDocument/2006/relationships/oleObject" Target="embeddings/oleObject246.bin"/><Relationship Id="rId673" Type="http://schemas.openxmlformats.org/officeDocument/2006/relationships/oleObject" Target="embeddings/oleObject352.bin"/><Relationship Id="rId23" Type="http://schemas.openxmlformats.org/officeDocument/2006/relationships/image" Target="media/image10.wmf"/><Relationship Id="rId119" Type="http://schemas.openxmlformats.org/officeDocument/2006/relationships/image" Target="media/image47.wmf"/><Relationship Id="rId326" Type="http://schemas.openxmlformats.org/officeDocument/2006/relationships/oleObject" Target="embeddings/oleObject170.bin"/><Relationship Id="rId533" Type="http://schemas.openxmlformats.org/officeDocument/2006/relationships/image" Target="media/image248.wmf"/><Relationship Id="rId172" Type="http://schemas.openxmlformats.org/officeDocument/2006/relationships/oleObject" Target="embeddings/oleObject93.bin"/><Relationship Id="rId477" Type="http://schemas.openxmlformats.org/officeDocument/2006/relationships/image" Target="media/image220.wmf"/><Relationship Id="rId600" Type="http://schemas.openxmlformats.org/officeDocument/2006/relationships/oleObject" Target="embeddings/oleObject313.bin"/><Relationship Id="rId684" Type="http://schemas.openxmlformats.org/officeDocument/2006/relationships/image" Target="media/image321.wmf"/><Relationship Id="rId337" Type="http://schemas.openxmlformats.org/officeDocument/2006/relationships/image" Target="media/image156.wmf"/><Relationship Id="rId34" Type="http://schemas.openxmlformats.org/officeDocument/2006/relationships/oleObject" Target="embeddings/oleObject13.bin"/><Relationship Id="rId544" Type="http://schemas.openxmlformats.org/officeDocument/2006/relationships/oleObject" Target="embeddings/oleObject285.bin"/><Relationship Id="rId183" Type="http://schemas.openxmlformats.org/officeDocument/2006/relationships/image" Target="media/image79.wmf"/><Relationship Id="rId390" Type="http://schemas.openxmlformats.org/officeDocument/2006/relationships/oleObject" Target="embeddings/oleObject202.bin"/><Relationship Id="rId404" Type="http://schemas.openxmlformats.org/officeDocument/2006/relationships/oleObject" Target="embeddings/oleObject211.bin"/><Relationship Id="rId611" Type="http://schemas.openxmlformats.org/officeDocument/2006/relationships/image" Target="media/image287.wmf"/><Relationship Id="rId250" Type="http://schemas.openxmlformats.org/officeDocument/2006/relationships/oleObject" Target="embeddings/oleObject132.bin"/><Relationship Id="rId488" Type="http://schemas.openxmlformats.org/officeDocument/2006/relationships/oleObject" Target="embeddings/oleObject257.bin"/><Relationship Id="rId45" Type="http://schemas.openxmlformats.org/officeDocument/2006/relationships/oleObject" Target="embeddings/oleObject22.bin"/><Relationship Id="rId110" Type="http://schemas.openxmlformats.org/officeDocument/2006/relationships/oleObject" Target="embeddings/oleObject62.bin"/><Relationship Id="rId348" Type="http://schemas.openxmlformats.org/officeDocument/2006/relationships/oleObject" Target="embeddings/oleObject181.bin"/><Relationship Id="rId555" Type="http://schemas.openxmlformats.org/officeDocument/2006/relationships/image" Target="media/image259.wmf"/><Relationship Id="rId194" Type="http://schemas.openxmlformats.org/officeDocument/2006/relationships/oleObject" Target="embeddings/oleObject104.bin"/><Relationship Id="rId208" Type="http://schemas.openxmlformats.org/officeDocument/2006/relationships/oleObject" Target="embeddings/oleObject111.bin"/><Relationship Id="rId415" Type="http://schemas.openxmlformats.org/officeDocument/2006/relationships/image" Target="media/image189.wmf"/><Relationship Id="rId622" Type="http://schemas.openxmlformats.org/officeDocument/2006/relationships/oleObject" Target="embeddings/oleObject324.bin"/><Relationship Id="rId261" Type="http://schemas.openxmlformats.org/officeDocument/2006/relationships/image" Target="media/image118.wmf"/><Relationship Id="rId499" Type="http://schemas.openxmlformats.org/officeDocument/2006/relationships/image" Target="media/image231.wmf"/><Relationship Id="rId56" Type="http://schemas.openxmlformats.org/officeDocument/2006/relationships/image" Target="media/image19.wmf"/><Relationship Id="rId359" Type="http://schemas.openxmlformats.org/officeDocument/2006/relationships/image" Target="media/image167.wmf"/><Relationship Id="rId566" Type="http://schemas.openxmlformats.org/officeDocument/2006/relationships/oleObject" Target="embeddings/oleObject296.bin"/><Relationship Id="rId121" Type="http://schemas.openxmlformats.org/officeDocument/2006/relationships/image" Target="media/image48.wmf"/><Relationship Id="rId219" Type="http://schemas.openxmlformats.org/officeDocument/2006/relationships/image" Target="media/image97.wmf"/><Relationship Id="rId426" Type="http://schemas.openxmlformats.org/officeDocument/2006/relationships/oleObject" Target="embeddings/oleObject226.bin"/><Relationship Id="rId633" Type="http://schemas.openxmlformats.org/officeDocument/2006/relationships/oleObject" Target="embeddings/oleObject331.bin"/><Relationship Id="rId67" Type="http://schemas.openxmlformats.org/officeDocument/2006/relationships/oleObject" Target="embeddings/oleObject37.bin"/><Relationship Id="rId272" Type="http://schemas.openxmlformats.org/officeDocument/2006/relationships/oleObject" Target="embeddings/oleObject143.bin"/><Relationship Id="rId577" Type="http://schemas.openxmlformats.org/officeDocument/2006/relationships/image" Target="media/image270.wmf"/><Relationship Id="rId132" Type="http://schemas.openxmlformats.org/officeDocument/2006/relationships/oleObject" Target="embeddings/oleObject73.bin"/><Relationship Id="rId437" Type="http://schemas.openxmlformats.org/officeDocument/2006/relationships/image" Target="media/image200.wmf"/><Relationship Id="rId644" Type="http://schemas.openxmlformats.org/officeDocument/2006/relationships/image" Target="media/image301.wmf"/><Relationship Id="rId283" Type="http://schemas.openxmlformats.org/officeDocument/2006/relationships/image" Target="media/image129.wmf"/><Relationship Id="rId490" Type="http://schemas.openxmlformats.org/officeDocument/2006/relationships/oleObject" Target="embeddings/oleObject258.bin"/><Relationship Id="rId504" Type="http://schemas.openxmlformats.org/officeDocument/2006/relationships/oleObject" Target="embeddings/oleObject265.bin"/><Relationship Id="rId78" Type="http://schemas.openxmlformats.org/officeDocument/2006/relationships/image" Target="media/image26.gif"/><Relationship Id="rId143" Type="http://schemas.openxmlformats.org/officeDocument/2006/relationships/image" Target="media/image59.wmf"/><Relationship Id="rId350" Type="http://schemas.openxmlformats.org/officeDocument/2006/relationships/oleObject" Target="embeddings/oleObject182.bin"/><Relationship Id="rId588" Type="http://schemas.openxmlformats.org/officeDocument/2006/relationships/oleObject" Target="embeddings/oleObject307.bin"/><Relationship Id="rId9" Type="http://schemas.openxmlformats.org/officeDocument/2006/relationships/image" Target="media/image3.wmf"/><Relationship Id="rId210" Type="http://schemas.openxmlformats.org/officeDocument/2006/relationships/oleObject" Target="embeddings/oleObject112.bin"/><Relationship Id="rId448" Type="http://schemas.openxmlformats.org/officeDocument/2006/relationships/oleObject" Target="embeddings/oleObject237.bin"/><Relationship Id="rId655" Type="http://schemas.openxmlformats.org/officeDocument/2006/relationships/oleObject" Target="embeddings/oleObject343.bin"/><Relationship Id="rId294" Type="http://schemas.openxmlformats.org/officeDocument/2006/relationships/oleObject" Target="embeddings/oleObject154.bin"/><Relationship Id="rId308" Type="http://schemas.openxmlformats.org/officeDocument/2006/relationships/oleObject" Target="embeddings/oleObject161.bin"/><Relationship Id="rId515" Type="http://schemas.openxmlformats.org/officeDocument/2006/relationships/image" Target="media/image239.wmf"/><Relationship Id="rId89" Type="http://schemas.openxmlformats.org/officeDocument/2006/relationships/image" Target="media/image32.wmf"/><Relationship Id="rId154" Type="http://schemas.openxmlformats.org/officeDocument/2006/relationships/oleObject" Target="embeddings/oleObject84.bin"/><Relationship Id="rId361" Type="http://schemas.openxmlformats.org/officeDocument/2006/relationships/image" Target="media/image168.wmf"/><Relationship Id="rId599" Type="http://schemas.openxmlformats.org/officeDocument/2006/relationships/image" Target="media/image281.wmf"/><Relationship Id="rId459" Type="http://schemas.openxmlformats.org/officeDocument/2006/relationships/image" Target="media/image211.wmf"/><Relationship Id="rId666" Type="http://schemas.openxmlformats.org/officeDocument/2006/relationships/image" Target="media/image312.wmf"/><Relationship Id="rId16" Type="http://schemas.openxmlformats.org/officeDocument/2006/relationships/oleObject" Target="embeddings/oleObject4.bin"/><Relationship Id="rId221" Type="http://schemas.openxmlformats.org/officeDocument/2006/relationships/image" Target="media/image98.wmf"/><Relationship Id="rId319" Type="http://schemas.openxmlformats.org/officeDocument/2006/relationships/image" Target="media/image147.wmf"/><Relationship Id="rId526" Type="http://schemas.openxmlformats.org/officeDocument/2006/relationships/oleObject" Target="embeddings/oleObject276.bin"/><Relationship Id="rId165" Type="http://schemas.openxmlformats.org/officeDocument/2006/relationships/image" Target="media/image70.wmf"/><Relationship Id="rId372" Type="http://schemas.openxmlformats.org/officeDocument/2006/relationships/oleObject" Target="embeddings/oleObject193.bin"/><Relationship Id="rId677" Type="http://schemas.openxmlformats.org/officeDocument/2006/relationships/oleObject" Target="embeddings/oleObject354.bin"/><Relationship Id="rId232" Type="http://schemas.openxmlformats.org/officeDocument/2006/relationships/oleObject" Target="embeddings/oleObject123.bin"/><Relationship Id="rId27" Type="http://schemas.openxmlformats.org/officeDocument/2006/relationships/image" Target="media/image12.wmf"/><Relationship Id="rId537" Type="http://schemas.openxmlformats.org/officeDocument/2006/relationships/image" Target="media/image250.wmf"/><Relationship Id="rId80" Type="http://schemas.openxmlformats.org/officeDocument/2006/relationships/oleObject" Target="embeddings/oleObject47.bin"/><Relationship Id="rId176" Type="http://schemas.openxmlformats.org/officeDocument/2006/relationships/oleObject" Target="embeddings/oleObject95.bin"/><Relationship Id="rId383" Type="http://schemas.openxmlformats.org/officeDocument/2006/relationships/image" Target="media/image179.wmf"/><Relationship Id="rId590" Type="http://schemas.openxmlformats.org/officeDocument/2006/relationships/oleObject" Target="embeddings/oleObject308.bin"/><Relationship Id="rId604" Type="http://schemas.openxmlformats.org/officeDocument/2006/relationships/oleObject" Target="embeddings/oleObject315.bin"/><Relationship Id="rId243" Type="http://schemas.openxmlformats.org/officeDocument/2006/relationships/image" Target="media/image109.wmf"/><Relationship Id="rId450" Type="http://schemas.openxmlformats.org/officeDocument/2006/relationships/oleObject" Target="embeddings/oleObject238.bin"/><Relationship Id="rId688" Type="http://schemas.openxmlformats.org/officeDocument/2006/relationships/image" Target="media/image323.wmf"/><Relationship Id="rId38" Type="http://schemas.openxmlformats.org/officeDocument/2006/relationships/oleObject" Target="embeddings/oleObject15.bin"/><Relationship Id="rId103" Type="http://schemas.openxmlformats.org/officeDocument/2006/relationships/image" Target="media/image39.wmf"/><Relationship Id="rId310" Type="http://schemas.openxmlformats.org/officeDocument/2006/relationships/oleObject" Target="embeddings/oleObject162.bin"/><Relationship Id="rId548" Type="http://schemas.openxmlformats.org/officeDocument/2006/relationships/oleObject" Target="embeddings/oleObject287.bin"/><Relationship Id="rId91" Type="http://schemas.openxmlformats.org/officeDocument/2006/relationships/image" Target="media/image33.wmf"/><Relationship Id="rId187" Type="http://schemas.openxmlformats.org/officeDocument/2006/relationships/image" Target="media/image81.wmf"/><Relationship Id="rId394" Type="http://schemas.openxmlformats.org/officeDocument/2006/relationships/oleObject" Target="embeddings/oleObject204.bin"/><Relationship Id="rId408" Type="http://schemas.openxmlformats.org/officeDocument/2006/relationships/oleObject" Target="embeddings/oleObject215.bin"/><Relationship Id="rId615" Type="http://schemas.openxmlformats.org/officeDocument/2006/relationships/image" Target="media/image289.wmf"/><Relationship Id="rId254" Type="http://schemas.openxmlformats.org/officeDocument/2006/relationships/oleObject" Target="embeddings/oleObject134.bin"/><Relationship Id="rId49" Type="http://schemas.openxmlformats.org/officeDocument/2006/relationships/oleObject" Target="embeddings/oleObject26.bin"/><Relationship Id="rId114" Type="http://schemas.openxmlformats.org/officeDocument/2006/relationships/oleObject" Target="embeddings/oleObject64.bin"/><Relationship Id="rId461" Type="http://schemas.openxmlformats.org/officeDocument/2006/relationships/image" Target="media/image212.wmf"/><Relationship Id="rId559" Type="http://schemas.openxmlformats.org/officeDocument/2006/relationships/image" Target="media/image26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24.jpeg"/></Relationships>
</file>

<file path=word/theme/theme1.xml><?xml version="1.0" encoding="utf-8"?>
<a:theme xmlns:a="http://schemas.openxmlformats.org/drawingml/2006/main" name="Circuit">
  <a:themeElements>
    <a:clrScheme name="Circuit">
      <a:dk1>
        <a:sysClr val="windowText" lastClr="000000"/>
      </a:dk1>
      <a:lt1>
        <a:sysClr val="window" lastClr="FFFFFF"/>
      </a:lt1>
      <a:dk2>
        <a:srgbClr val="134770"/>
      </a:dk2>
      <a:lt2>
        <a:srgbClr val="82FFFF"/>
      </a:lt2>
      <a:accent1>
        <a:srgbClr val="9ACD4C"/>
      </a:accent1>
      <a:accent2>
        <a:srgbClr val="FAA93A"/>
      </a:accent2>
      <a:accent3>
        <a:srgbClr val="D35940"/>
      </a:accent3>
      <a:accent4>
        <a:srgbClr val="B258D3"/>
      </a:accent4>
      <a:accent5>
        <a:srgbClr val="63A0CC"/>
      </a:accent5>
      <a:accent6>
        <a:srgbClr val="8AC4A7"/>
      </a:accent6>
      <a:hlink>
        <a:srgbClr val="B8FA56"/>
      </a:hlink>
      <a:folHlink>
        <a:srgbClr val="7AF8CC"/>
      </a:folHlink>
    </a:clrScheme>
    <a:fontScheme name="Circuit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rcuit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45</TotalTime>
  <Pages>16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2021-06-21T02:18:00Z</cp:lastPrinted>
  <dcterms:created xsi:type="dcterms:W3CDTF">2021-06-21T02:39:00Z</dcterms:created>
  <dcterms:modified xsi:type="dcterms:W3CDTF">2021-06-21T03:29:00Z</dcterms:modified>
</cp:coreProperties>
</file>